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427" w14:textId="77777777" w:rsidR="00FB6C51" w:rsidRPr="002F7B89" w:rsidRDefault="003D5788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  <w:r w:rsidRPr="002F7B89">
        <w:rPr>
          <w:rFonts w:ascii="Roboto Light" w:hAnsi="Roboto Light"/>
          <w:sz w:val="32"/>
          <w:szCs w:val="32"/>
        </w:rPr>
        <w:t>VEDLEGG B</w:t>
      </w:r>
    </w:p>
    <w:p w14:paraId="4D1A4EA1" w14:textId="77777777" w:rsidR="005C1686" w:rsidRPr="002F7B89" w:rsidRDefault="005C1686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054754C1" w14:textId="77777777" w:rsidR="005C1686" w:rsidRPr="002F7B89" w:rsidRDefault="005C1686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1C8B108F" w14:textId="77777777" w:rsidR="00FB6C51" w:rsidRPr="002F7B89" w:rsidRDefault="00F64BDF" w:rsidP="00C34DD3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  <w:r w:rsidRPr="002F7B89">
        <w:rPr>
          <w:rFonts w:ascii="Roboto Light" w:hAnsi="Roboto Light"/>
          <w:sz w:val="32"/>
          <w:szCs w:val="32"/>
        </w:rPr>
        <w:t>LEVERANDØREN SI SKILDRING AV LEVERANSEN</w:t>
      </w:r>
    </w:p>
    <w:p w14:paraId="1E070A61" w14:textId="77777777" w:rsidR="00FB6C51" w:rsidRPr="002F7B89" w:rsidRDefault="00FB6C51" w:rsidP="003D5788">
      <w:pPr>
        <w:spacing w:line="276" w:lineRule="auto"/>
        <w:rPr>
          <w:rFonts w:ascii="Roboto Light" w:hAnsi="Roboto Light"/>
        </w:rPr>
      </w:pPr>
    </w:p>
    <w:p w14:paraId="0F25E935" w14:textId="77777777" w:rsidR="00FB6C51" w:rsidRPr="002F7B89" w:rsidRDefault="00FB6C51" w:rsidP="003D5788">
      <w:pPr>
        <w:spacing w:line="276" w:lineRule="auto"/>
        <w:rPr>
          <w:rFonts w:ascii="Roboto Light" w:hAnsi="Roboto Light"/>
        </w:rPr>
      </w:pPr>
    </w:p>
    <w:p w14:paraId="3C70520C" w14:textId="77777777" w:rsidR="00C34DD3" w:rsidRPr="002F7B89" w:rsidRDefault="003D5788" w:rsidP="00F64BDF">
      <w:pPr>
        <w:spacing w:line="276" w:lineRule="auto"/>
        <w:rPr>
          <w:rFonts w:ascii="Roboto Light" w:hAnsi="Roboto Light"/>
        </w:rPr>
      </w:pPr>
      <w:r w:rsidRPr="002F7B89">
        <w:rPr>
          <w:rFonts w:ascii="Roboto Light" w:hAnsi="Roboto Light"/>
        </w:rPr>
        <w:br w:type="page"/>
      </w:r>
    </w:p>
    <w:p w14:paraId="3C086E40" w14:textId="77777777" w:rsidR="00526C66" w:rsidRPr="005D23C5" w:rsidRDefault="00526C66" w:rsidP="0014251D">
      <w:pPr>
        <w:pStyle w:val="Overskrift1Innkjp"/>
      </w:pPr>
      <w:r w:rsidRPr="005D23C5">
        <w:lastRenderedPageBreak/>
        <w:t>Innleiing</w:t>
      </w:r>
    </w:p>
    <w:p w14:paraId="35308AC3" w14:textId="77777777" w:rsidR="007C55F7" w:rsidRPr="005D23C5" w:rsidRDefault="059DE8C3" w:rsidP="007C55F7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  <w:r w:rsidRPr="00C34772">
        <w:rPr>
          <w:rFonts w:ascii="Roboto Light" w:eastAsia="Times New Roman" w:hAnsi="Roboto Light" w:cs="Arial"/>
          <w:sz w:val="24"/>
          <w:lang w:eastAsia="ar-SA"/>
        </w:rPr>
        <w:t xml:space="preserve">Leverandøren skal i Vedlegg B dokumentere si tilbydde løysing i tråd med oppsett i Vedlegg A. Leverandøren skal stadfeste at alle krav i kravspesifikasjonen er oppfylt. </w:t>
      </w:r>
      <w:r w:rsidRPr="005D23C5">
        <w:rPr>
          <w:rFonts w:ascii="Roboto Light" w:eastAsia="Times New Roman" w:hAnsi="Roboto Light" w:cs="Arial"/>
          <w:sz w:val="24"/>
          <w:lang w:eastAsia="ar-SA"/>
        </w:rPr>
        <w:t>Det er leverandøren sitt ansvar å skildre alle element som er naudsynte for å få ei komplett løysing, sjølv om desse ikkje er sett</w:t>
      </w:r>
      <w:r w:rsidR="0008363A" w:rsidRPr="005D23C5">
        <w:rPr>
          <w:rFonts w:ascii="Roboto Light" w:eastAsia="Times New Roman" w:hAnsi="Roboto Light" w:cs="Arial"/>
          <w:sz w:val="24"/>
          <w:lang w:eastAsia="ar-SA"/>
        </w:rPr>
        <w:t xml:space="preserve"> som krav</w:t>
      </w:r>
      <w:r w:rsidRPr="005D23C5">
        <w:rPr>
          <w:rFonts w:ascii="Roboto Light" w:eastAsia="Times New Roman" w:hAnsi="Roboto Light" w:cs="Arial"/>
          <w:sz w:val="24"/>
          <w:lang w:eastAsia="ar-SA"/>
        </w:rPr>
        <w:t>.</w:t>
      </w:r>
      <w:r w:rsidR="007C55F7" w:rsidRPr="005D23C5">
        <w:rPr>
          <w:rFonts w:ascii="Roboto Light" w:eastAsia="Times New Roman" w:hAnsi="Roboto Light" w:cs="Arial"/>
          <w:sz w:val="24"/>
          <w:lang w:eastAsia="ar-SA"/>
        </w:rPr>
        <w:t xml:space="preserve"> </w:t>
      </w:r>
    </w:p>
    <w:p w14:paraId="22481F54" w14:textId="77777777" w:rsidR="007C55F7" w:rsidRPr="005D23C5" w:rsidRDefault="007C55F7" w:rsidP="007C55F7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</w:p>
    <w:p w14:paraId="1DED7046" w14:textId="66C26C4D" w:rsidR="000C36B8" w:rsidRDefault="007C55F7" w:rsidP="00FE5EE8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  <w:r w:rsidRPr="005D23C5">
        <w:rPr>
          <w:rFonts w:ascii="Roboto Light" w:eastAsia="Times New Roman" w:hAnsi="Roboto Light" w:cs="Arial"/>
          <w:sz w:val="24"/>
          <w:lang w:eastAsia="ar-SA"/>
        </w:rPr>
        <w:t>Oppdragsgjevar føreset at tilbyder set seg inn i alle delar av konkurransedokumenta</w:t>
      </w:r>
      <w:r w:rsidR="0008363A" w:rsidRPr="005D23C5">
        <w:rPr>
          <w:rFonts w:ascii="Roboto Light" w:eastAsia="Times New Roman" w:hAnsi="Roboto Light" w:cs="Arial"/>
          <w:sz w:val="24"/>
          <w:lang w:eastAsia="ar-SA"/>
        </w:rPr>
        <w:t>, inkludert avtalevilkåra</w:t>
      </w:r>
      <w:r w:rsidRPr="005D23C5">
        <w:rPr>
          <w:rFonts w:ascii="Roboto Light" w:eastAsia="Times New Roman" w:hAnsi="Roboto Light" w:cs="Arial"/>
          <w:sz w:val="24"/>
          <w:lang w:eastAsia="ar-SA"/>
        </w:rPr>
        <w:t xml:space="preserve">. </w:t>
      </w:r>
      <w:r w:rsidR="00987359">
        <w:rPr>
          <w:rFonts w:ascii="Roboto Light" w:eastAsia="Times New Roman" w:hAnsi="Roboto Light" w:cs="Arial"/>
          <w:sz w:val="24"/>
          <w:lang w:eastAsia="ar-SA"/>
        </w:rPr>
        <w:t xml:space="preserve">Detaljert informasjon om </w:t>
      </w:r>
      <w:r w:rsidR="009E0CEA">
        <w:rPr>
          <w:rFonts w:ascii="Roboto Light" w:eastAsia="Times New Roman" w:hAnsi="Roboto Light" w:cs="Arial"/>
          <w:sz w:val="24"/>
          <w:lang w:eastAsia="ar-SA"/>
        </w:rPr>
        <w:t>behovet</w:t>
      </w:r>
      <w:r w:rsidR="00987359">
        <w:rPr>
          <w:rFonts w:ascii="Roboto Light" w:eastAsia="Times New Roman" w:hAnsi="Roboto Light" w:cs="Arial"/>
          <w:sz w:val="24"/>
          <w:lang w:eastAsia="ar-SA"/>
        </w:rPr>
        <w:t xml:space="preserve"> står i Vedlegg A Kravspesifikasjon. </w:t>
      </w:r>
    </w:p>
    <w:p w14:paraId="16E77276" w14:textId="77777777" w:rsidR="00FE5EE8" w:rsidRDefault="00FE5EE8" w:rsidP="00FE5EE8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</w:p>
    <w:p w14:paraId="607B1EAC" w14:textId="6C626383" w:rsidR="00FE5EE8" w:rsidRPr="009E0CEA" w:rsidRDefault="00FE5EE8" w:rsidP="00FE5EE8">
      <w:pPr>
        <w:spacing w:line="276" w:lineRule="auto"/>
        <w:rPr>
          <w:rFonts w:ascii="Roboto Light" w:eastAsia="Times New Roman" w:hAnsi="Roboto Light" w:cs="Arial"/>
          <w:sz w:val="24"/>
          <w:lang w:eastAsia="ar-SA"/>
        </w:rPr>
      </w:pPr>
      <w:r>
        <w:rPr>
          <w:rFonts w:ascii="Roboto Light" w:eastAsia="Times New Roman" w:hAnsi="Roboto Light" w:cs="Arial"/>
          <w:sz w:val="24"/>
          <w:lang w:eastAsia="ar-SA"/>
        </w:rPr>
        <w:t>Pris skal bli oppgitt i eige Vedlegg C Prisskjema.</w:t>
      </w:r>
    </w:p>
    <w:p w14:paraId="28289391" w14:textId="77777777" w:rsidR="000C36B8" w:rsidRPr="00F46045" w:rsidRDefault="000C36B8" w:rsidP="007C55F7">
      <w:pPr>
        <w:spacing w:line="276" w:lineRule="auto"/>
        <w:rPr>
          <w:rFonts w:ascii="Roboto Light" w:hAnsi="Roboto Light"/>
          <w:sz w:val="24"/>
        </w:rPr>
      </w:pPr>
    </w:p>
    <w:p w14:paraId="262DC614" w14:textId="7A400207" w:rsidR="00F647AA" w:rsidRDefault="00686313" w:rsidP="00421994">
      <w:r>
        <w:t xml:space="preserve">Leverandør skal informere om det blir levert inn tilbod på område 1 og/eller 2. </w:t>
      </w:r>
    </w:p>
    <w:p w14:paraId="2CF808B6" w14:textId="5EABCBFD" w:rsidR="009523E3" w:rsidRPr="009523E3" w:rsidRDefault="009523E3" w:rsidP="009523E3">
      <w:pPr>
        <w:spacing w:line="276" w:lineRule="auto"/>
        <w:rPr>
          <w:rFonts w:ascii="Roboto Light" w:hAnsi="Roboto Light"/>
        </w:rPr>
      </w:pPr>
      <w:r w:rsidRPr="001768E4">
        <w:rPr>
          <w:rFonts w:ascii="Roboto Light" w:hAnsi="Roboto Light"/>
        </w:rPr>
        <w:t xml:space="preserve">Det vil vera mogeleg å gi tilbod på eitt eller </w:t>
      </w:r>
      <w:r>
        <w:rPr>
          <w:rFonts w:ascii="Roboto Light" w:hAnsi="Roboto Light"/>
        </w:rPr>
        <w:t>begge</w:t>
      </w:r>
      <w:r w:rsidRPr="001768E4">
        <w:rPr>
          <w:rFonts w:ascii="Roboto Light" w:hAnsi="Roboto Light"/>
        </w:rPr>
        <w:t xml:space="preserve"> områd</w:t>
      </w:r>
      <w:r>
        <w:rPr>
          <w:rFonts w:ascii="Roboto Light" w:hAnsi="Roboto Light"/>
        </w:rPr>
        <w:t>a</w:t>
      </w:r>
      <w:r w:rsidRPr="001768E4">
        <w:rPr>
          <w:rFonts w:ascii="Roboto Light" w:hAnsi="Roboto Light"/>
        </w:rPr>
        <w:t xml:space="preserve">. </w:t>
      </w:r>
      <w:r>
        <w:rPr>
          <w:rFonts w:ascii="Roboto Light" w:hAnsi="Roboto Light"/>
        </w:rPr>
        <w:t xml:space="preserve">Områda er rettleiande, og oppdragsgjevar kan ved særskilte høve tildele oppdrag på tvers av områda dersom det vert vurdert som hensiktsmessig. </w:t>
      </w:r>
    </w:p>
    <w:p w14:paraId="55CDB130" w14:textId="77777777" w:rsidR="00686313" w:rsidRDefault="00686313" w:rsidP="00421994"/>
    <w:tbl>
      <w:tblPr>
        <w:tblW w:w="9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217"/>
        <w:gridCol w:w="1754"/>
      </w:tblGrid>
      <w:tr w:rsidR="00F647AA" w:rsidRPr="001C5796" w14:paraId="2DA1C91B" w14:textId="77777777" w:rsidTr="00657C67">
        <w:tc>
          <w:tcPr>
            <w:tcW w:w="8217" w:type="dxa"/>
          </w:tcPr>
          <w:p w14:paraId="7510AE23" w14:textId="2496E016" w:rsidR="00F647AA" w:rsidRPr="00686313" w:rsidRDefault="00421994">
            <w:pPr>
              <w:rPr>
                <w:rFonts w:ascii="Roboto Light" w:hAnsi="Roboto Light"/>
                <w:b/>
                <w:bCs/>
                <w:sz w:val="24"/>
              </w:rPr>
            </w:pPr>
            <w:r w:rsidRPr="00686313">
              <w:rPr>
                <w:rFonts w:ascii="Roboto Light" w:hAnsi="Roboto Light"/>
                <w:b/>
                <w:bCs/>
                <w:sz w:val="24"/>
              </w:rPr>
              <w:t xml:space="preserve">Område </w:t>
            </w:r>
            <w:r w:rsidR="0094332C" w:rsidRPr="00686313">
              <w:rPr>
                <w:rFonts w:ascii="Roboto Light" w:hAnsi="Roboto Light"/>
                <w:b/>
                <w:bCs/>
                <w:sz w:val="24"/>
              </w:rPr>
              <w:t>1</w:t>
            </w:r>
            <w:r w:rsidR="001B47D7" w:rsidRPr="00686313">
              <w:rPr>
                <w:rFonts w:ascii="Roboto Light" w:hAnsi="Roboto Light"/>
                <w:b/>
                <w:bCs/>
                <w:sz w:val="24"/>
              </w:rPr>
              <w:t>:</w:t>
            </w:r>
          </w:p>
          <w:p w14:paraId="4514C3A8" w14:textId="1BF559CC" w:rsidR="0094332C" w:rsidRPr="007A6930" w:rsidRDefault="0094332C">
            <w:pPr>
              <w:rPr>
                <w:rFonts w:ascii="Roboto Light" w:hAnsi="Roboto Light"/>
                <w:sz w:val="24"/>
              </w:rPr>
            </w:pPr>
            <w:r w:rsidRPr="001768E4">
              <w:rPr>
                <w:rFonts w:ascii="Roboto Light" w:hAnsi="Roboto Light"/>
              </w:rPr>
              <w:t>Tidlegare Hordaland fylke. Arbeidsfeltet vil vere heile området,</w:t>
            </w:r>
            <w:r>
              <w:rPr>
                <w:rFonts w:ascii="Roboto Light" w:hAnsi="Roboto Light"/>
              </w:rPr>
              <w:t xml:space="preserve"> </w:t>
            </w:r>
            <w:r w:rsidRPr="001768E4">
              <w:rPr>
                <w:rFonts w:ascii="Roboto Light" w:hAnsi="Roboto Light"/>
              </w:rPr>
              <w:t>med overvekt av oppdrag i eller rundt Bergen.</w:t>
            </w:r>
          </w:p>
        </w:tc>
        <w:tc>
          <w:tcPr>
            <w:tcW w:w="1754" w:type="dxa"/>
            <w:shd w:val="clear" w:color="auto" w:fill="FFE366" w:themeFill="background2" w:themeFillTint="99"/>
          </w:tcPr>
          <w:p w14:paraId="6686275E" w14:textId="77777777" w:rsidR="00F647AA" w:rsidRDefault="00F647AA" w:rsidP="00686313">
            <w:pPr>
              <w:jc w:val="center"/>
              <w:rPr>
                <w:rFonts w:ascii="Roboto Light" w:hAnsi="Roboto Light"/>
                <w:sz w:val="24"/>
              </w:rPr>
            </w:pPr>
          </w:p>
          <w:sdt>
            <w:sdtPr>
              <w:rPr>
                <w:rFonts w:ascii="Roboto Light" w:hAnsi="Roboto Light"/>
                <w:sz w:val="24"/>
              </w:rPr>
              <w:id w:val="16208744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A2EE6E" w14:textId="20C87D38" w:rsidR="00777DE3" w:rsidRPr="00255FDD" w:rsidRDefault="00777DE3" w:rsidP="00686313">
                <w:pPr>
                  <w:jc w:val="center"/>
                  <w:rPr>
                    <w:rFonts w:ascii="Roboto Light" w:hAnsi="Roboto Light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421994" w:rsidRPr="001C5796" w14:paraId="3ABC514D" w14:textId="77777777" w:rsidTr="00657C67">
        <w:tc>
          <w:tcPr>
            <w:tcW w:w="8217" w:type="dxa"/>
          </w:tcPr>
          <w:p w14:paraId="6BEDEE52" w14:textId="61AF7E8D" w:rsidR="00421994" w:rsidRPr="00686313" w:rsidRDefault="00421994">
            <w:pPr>
              <w:rPr>
                <w:rFonts w:ascii="Roboto Light" w:hAnsi="Roboto Light"/>
                <w:b/>
                <w:bCs/>
                <w:sz w:val="24"/>
              </w:rPr>
            </w:pPr>
            <w:r w:rsidRPr="00686313">
              <w:rPr>
                <w:rFonts w:ascii="Roboto Light" w:hAnsi="Roboto Light"/>
                <w:b/>
                <w:bCs/>
                <w:sz w:val="24"/>
              </w:rPr>
              <w:t>Område 2</w:t>
            </w:r>
            <w:r w:rsidR="001B47D7" w:rsidRPr="00686313">
              <w:rPr>
                <w:rFonts w:ascii="Roboto Light" w:hAnsi="Roboto Light"/>
                <w:b/>
                <w:bCs/>
                <w:sz w:val="24"/>
              </w:rPr>
              <w:t>:</w:t>
            </w:r>
          </w:p>
          <w:p w14:paraId="449647A1" w14:textId="0379DE7D" w:rsidR="001B47D7" w:rsidRPr="001B47D7" w:rsidRDefault="001B47D7" w:rsidP="001B47D7">
            <w:pPr>
              <w:spacing w:line="276" w:lineRule="auto"/>
              <w:rPr>
                <w:rFonts w:ascii="Roboto Light" w:hAnsi="Roboto Light"/>
              </w:rPr>
            </w:pPr>
            <w:r w:rsidRPr="001768E4">
              <w:rPr>
                <w:rFonts w:ascii="Roboto Light" w:hAnsi="Roboto Light"/>
              </w:rPr>
              <w:t>Tidlegare Sogn og fjordane fylke. Arbeidsfeltet vil vere heile området, med overvekt av oppdrag i eller rundt Leikanger/Sogndal og Førde/Florø.</w:t>
            </w:r>
          </w:p>
        </w:tc>
        <w:tc>
          <w:tcPr>
            <w:tcW w:w="1754" w:type="dxa"/>
            <w:shd w:val="clear" w:color="auto" w:fill="FFE366" w:themeFill="background2" w:themeFillTint="99"/>
          </w:tcPr>
          <w:p w14:paraId="251B66B9" w14:textId="77777777" w:rsidR="00421994" w:rsidRDefault="00421994" w:rsidP="00686313">
            <w:pPr>
              <w:jc w:val="center"/>
              <w:rPr>
                <w:rFonts w:ascii="Roboto Light" w:hAnsi="Roboto Light"/>
                <w:sz w:val="24"/>
              </w:rPr>
            </w:pPr>
          </w:p>
          <w:sdt>
            <w:sdtPr>
              <w:rPr>
                <w:rFonts w:ascii="Roboto Light" w:hAnsi="Roboto Light"/>
                <w:sz w:val="24"/>
              </w:rPr>
              <w:id w:val="17627973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46C9E6" w14:textId="42B904DA" w:rsidR="00777DE3" w:rsidRDefault="00777DE3" w:rsidP="00686313">
                <w:pPr>
                  <w:jc w:val="center"/>
                  <w:rPr>
                    <w:rFonts w:ascii="Roboto Light" w:hAnsi="Roboto Light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</w:tbl>
    <w:p w14:paraId="7F381941" w14:textId="77777777" w:rsidR="00F647AA" w:rsidRDefault="00F647AA" w:rsidP="007C55F7">
      <w:pPr>
        <w:spacing w:line="276" w:lineRule="auto"/>
        <w:rPr>
          <w:rFonts w:ascii="Roboto Light" w:hAnsi="Roboto Light"/>
          <w:i/>
          <w:iCs/>
          <w:sz w:val="24"/>
        </w:rPr>
      </w:pPr>
    </w:p>
    <w:p w14:paraId="63FF589B" w14:textId="6A701E33" w:rsidR="000C36B8" w:rsidRDefault="00F647AA" w:rsidP="000C36B8">
      <w:pPr>
        <w:pStyle w:val="Overskrift1Innkjp"/>
      </w:pPr>
      <w:r>
        <w:t>Kompetanse</w:t>
      </w:r>
      <w:r w:rsidR="0028036F">
        <w:t xml:space="preserve"> (30%)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918"/>
      </w:tblGrid>
      <w:tr w:rsidR="00767073" w:rsidRPr="001C5796" w14:paraId="45902125" w14:textId="1B4B6B01" w:rsidTr="00767073">
        <w:tc>
          <w:tcPr>
            <w:tcW w:w="9918" w:type="dxa"/>
          </w:tcPr>
          <w:p w14:paraId="27CF680E" w14:textId="0A54FC27" w:rsidR="00767073" w:rsidRDefault="00767073">
            <w:pPr>
              <w:rPr>
                <w:rFonts w:ascii="Roboto Light" w:hAnsi="Roboto Light"/>
                <w:b/>
                <w:bCs/>
                <w:sz w:val="24"/>
              </w:rPr>
            </w:pPr>
            <w:r w:rsidRPr="009F1890">
              <w:rPr>
                <w:rFonts w:ascii="Roboto Light" w:hAnsi="Roboto Light"/>
                <w:b/>
                <w:bCs/>
                <w:sz w:val="24"/>
              </w:rPr>
              <w:t>Tilbydd kompetanse</w:t>
            </w:r>
          </w:p>
          <w:p w14:paraId="11D28D4B" w14:textId="01E2D149" w:rsidR="00767073" w:rsidRDefault="00767073">
            <w:pPr>
              <w:rPr>
                <w:rFonts w:ascii="Roboto Light" w:hAnsi="Roboto Light"/>
                <w:sz w:val="24"/>
              </w:rPr>
            </w:pPr>
            <w:r w:rsidRPr="00275C24">
              <w:rPr>
                <w:rFonts w:ascii="Roboto Light" w:hAnsi="Roboto Light"/>
                <w:sz w:val="24"/>
              </w:rPr>
              <w:t xml:space="preserve">Leverandøren skal tilby ein til to erfarne fotografar/filmfotografar med solid bakgrunn frå yrket. Tilbydde ressurs(ar) må ha arbeida heiltid som fotograf/filmfotograf i minimum 3 år. </w:t>
            </w:r>
          </w:p>
          <w:p w14:paraId="6173CE5F" w14:textId="77777777" w:rsidR="00767073" w:rsidRDefault="00767073" w:rsidP="0038647B">
            <w:pPr>
              <w:rPr>
                <w:rFonts w:ascii="Roboto Light" w:hAnsi="Roboto Light" w:cs="Arial"/>
                <w:lang w:eastAsia="en-US"/>
              </w:rPr>
            </w:pPr>
          </w:p>
          <w:p w14:paraId="1B444124" w14:textId="71ACA26B" w:rsidR="00767073" w:rsidRDefault="00767073" w:rsidP="0038647B">
            <w:pPr>
              <w:rPr>
                <w:rFonts w:ascii="Roboto Light" w:hAnsi="Roboto Light" w:cs="Arial"/>
                <w:lang w:eastAsia="en-US"/>
              </w:rPr>
            </w:pPr>
            <w:r w:rsidRPr="35F8F4E3">
              <w:rPr>
                <w:rFonts w:ascii="Roboto Light" w:hAnsi="Roboto Light" w:cs="Arial"/>
                <w:lang w:eastAsia="en-US"/>
              </w:rPr>
              <w:t xml:space="preserve">Det er </w:t>
            </w:r>
            <w:r>
              <w:rPr>
                <w:rFonts w:ascii="Roboto Light" w:hAnsi="Roboto Light" w:cs="Arial"/>
                <w:lang w:eastAsia="en-US"/>
              </w:rPr>
              <w:t xml:space="preserve">også </w:t>
            </w:r>
            <w:r w:rsidRPr="002B55D7">
              <w:rPr>
                <w:rFonts w:ascii="Roboto Light" w:hAnsi="Roboto Light" w:cs="Arial"/>
                <w:lang w:eastAsia="en-US"/>
              </w:rPr>
              <w:t>ønskjeleg</w:t>
            </w:r>
            <w:r w:rsidRPr="35F8F4E3">
              <w:rPr>
                <w:rFonts w:ascii="Roboto Light" w:hAnsi="Roboto Light" w:cs="Arial"/>
                <w:lang w:eastAsia="en-US"/>
              </w:rPr>
              <w:t xml:space="preserve"> at fotografen/fotografane har erfaring både frå fotografering av menneske i ulike miljø, transportmiddel, natur/landskapsfotografi og bygningar.</w:t>
            </w:r>
            <w:r w:rsidR="00375568">
              <w:rPr>
                <w:rFonts w:ascii="Roboto Light" w:hAnsi="Roboto Light" w:cs="Arial"/>
                <w:lang w:eastAsia="en-US"/>
              </w:rPr>
              <w:t xml:space="preserve"> Om leverandør har erfaring frå dette vil dette gje positiv utteljing i evaluering av dette tildelingskriteriet.</w:t>
            </w:r>
          </w:p>
          <w:p w14:paraId="555281CF" w14:textId="77777777" w:rsidR="00767073" w:rsidRDefault="00767073">
            <w:pPr>
              <w:rPr>
                <w:rFonts w:ascii="Roboto Light" w:hAnsi="Roboto Light"/>
                <w:sz w:val="24"/>
              </w:rPr>
            </w:pPr>
          </w:p>
          <w:p w14:paraId="543556F7" w14:textId="1841B910" w:rsidR="00767073" w:rsidRPr="0038647B" w:rsidRDefault="00767073">
            <w:pPr>
              <w:rPr>
                <w:rFonts w:ascii="Roboto Light" w:hAnsi="Roboto Light"/>
                <w:sz w:val="24"/>
                <w:u w:val="single"/>
              </w:rPr>
            </w:pPr>
            <w:r w:rsidRPr="0038647B">
              <w:rPr>
                <w:rFonts w:ascii="Roboto Light" w:hAnsi="Roboto Light"/>
                <w:sz w:val="24"/>
                <w:u w:val="single"/>
              </w:rPr>
              <w:t>Dokumentasjon:</w:t>
            </w:r>
          </w:p>
          <w:p w14:paraId="010284B3" w14:textId="77777777" w:rsidR="00913CC0" w:rsidRPr="00E24CEF" w:rsidRDefault="00913CC0" w:rsidP="00913CC0">
            <w:pPr>
              <w:numPr>
                <w:ilvl w:val="0"/>
                <w:numId w:val="25"/>
              </w:numPr>
              <w:spacing w:after="200" w:line="276" w:lineRule="auto"/>
              <w:rPr>
                <w:rFonts w:ascii="Roboto Light" w:hAnsi="Roboto Light" w:cs="Arial"/>
                <w:lang w:eastAsia="en-US"/>
              </w:rPr>
            </w:pPr>
            <w:r w:rsidRPr="35F8F4E3">
              <w:rPr>
                <w:rFonts w:ascii="Roboto Light" w:hAnsi="Roboto Light" w:cs="Arial"/>
                <w:lang w:eastAsia="en-US"/>
              </w:rPr>
              <w:t>CV for aktuelle fotografar/filmfotografar, der relevant utdanning og erfaring kjem fram.</w:t>
            </w:r>
            <w:r>
              <w:rPr>
                <w:rFonts w:ascii="Roboto Light" w:hAnsi="Roboto Light" w:cs="Arial"/>
                <w:lang w:eastAsia="en-US"/>
              </w:rPr>
              <w:t xml:space="preserve"> Erfaring vil bli lagt mest vekt på i evalueringa.</w:t>
            </w:r>
          </w:p>
          <w:p w14:paraId="58A97E53" w14:textId="2E27D9DE" w:rsidR="00913CC0" w:rsidRDefault="00913CC0" w:rsidP="00913CC0">
            <w:pPr>
              <w:numPr>
                <w:ilvl w:val="0"/>
                <w:numId w:val="25"/>
              </w:numPr>
              <w:spacing w:after="200" w:line="276" w:lineRule="auto"/>
              <w:rPr>
                <w:rFonts w:ascii="Roboto Light" w:hAnsi="Roboto Light" w:cs="Arial"/>
                <w:lang w:eastAsia="en-US"/>
              </w:rPr>
            </w:pPr>
            <w:r w:rsidRPr="42A84ED2">
              <w:rPr>
                <w:rFonts w:ascii="Roboto Light" w:hAnsi="Roboto Light" w:cs="Arial"/>
                <w:lang w:eastAsia="en-US"/>
              </w:rPr>
              <w:t xml:space="preserve">Fotografieksempel frå tre </w:t>
            </w:r>
            <w:r w:rsidRPr="00B0435A">
              <w:rPr>
                <w:rFonts w:ascii="Roboto Light" w:hAnsi="Roboto Light" w:cs="Arial"/>
                <w:lang w:eastAsia="en-US"/>
              </w:rPr>
              <w:t>relevante</w:t>
            </w:r>
            <w:r w:rsidRPr="42A84ED2">
              <w:rPr>
                <w:rFonts w:ascii="Roboto Light" w:hAnsi="Roboto Light" w:cs="Arial"/>
                <w:lang w:eastAsia="en-US"/>
              </w:rPr>
              <w:t xml:space="preserve"> oppdrag, gjort av kvar av dei aktuelle fotografane. Bileta skal vere tatt for andre kundar enn Vestland fylkeskommune. Bileta skal leggjast ved tilbodet. </w:t>
            </w:r>
            <w:r>
              <w:rPr>
                <w:rFonts w:ascii="Roboto Light" w:hAnsi="Roboto Light" w:cs="Arial"/>
                <w:lang w:eastAsia="en-US"/>
              </w:rPr>
              <w:br/>
              <w:t>Av dei tre fotografidøma skal eit vere portrett og eit situasjonsbilete.</w:t>
            </w:r>
          </w:p>
          <w:p w14:paraId="6DFA2908" w14:textId="77777777" w:rsidR="00913CC0" w:rsidRPr="00DE7414" w:rsidRDefault="00913CC0" w:rsidP="00913CC0">
            <w:pPr>
              <w:pStyle w:val="Listeavsnitt"/>
              <w:numPr>
                <w:ilvl w:val="0"/>
                <w:numId w:val="25"/>
              </w:numPr>
              <w:spacing w:after="200" w:line="276" w:lineRule="auto"/>
              <w:rPr>
                <w:rFonts w:ascii="Roboto Light" w:hAnsi="Roboto Light"/>
                <w:strike/>
                <w:lang w:eastAsia="en-US"/>
              </w:rPr>
            </w:pPr>
            <w:r w:rsidRPr="35F8F4E3">
              <w:rPr>
                <w:rFonts w:ascii="Roboto Light" w:hAnsi="Roboto Light" w:cs="Arial"/>
                <w:lang w:eastAsia="en-US"/>
              </w:rPr>
              <w:t xml:space="preserve">Ein eksempelvideo </w:t>
            </w:r>
            <w:r w:rsidRPr="35F8F4E3">
              <w:rPr>
                <w:rFonts w:ascii="Roboto Light" w:hAnsi="Roboto Light"/>
              </w:rPr>
              <w:t xml:space="preserve">i nyheitsformat (reportasje), og </w:t>
            </w:r>
            <w:r>
              <w:rPr>
                <w:rFonts w:ascii="Roboto Light" w:hAnsi="Roboto Light"/>
              </w:rPr>
              <w:t>to</w:t>
            </w:r>
            <w:r w:rsidRPr="35F8F4E3">
              <w:rPr>
                <w:rFonts w:ascii="Roboto Light" w:hAnsi="Roboto Light"/>
              </w:rPr>
              <w:t xml:space="preserve"> eksempelvideo</w:t>
            </w:r>
            <w:r>
              <w:rPr>
                <w:rFonts w:ascii="Roboto Light" w:hAnsi="Roboto Light"/>
              </w:rPr>
              <w:t>(ar)</w:t>
            </w:r>
            <w:r w:rsidRPr="35F8F4E3">
              <w:rPr>
                <w:rFonts w:ascii="Roboto Light" w:hAnsi="Roboto Light"/>
              </w:rPr>
              <w:t xml:space="preserve"> som er meir illustrerande </w:t>
            </w:r>
            <w:r>
              <w:rPr>
                <w:rFonts w:ascii="Roboto Light" w:hAnsi="Roboto Light"/>
              </w:rPr>
              <w:t>(B-roll eller tilsvarande).</w:t>
            </w:r>
          </w:p>
          <w:p w14:paraId="759D1D0B" w14:textId="77777777" w:rsidR="00913CC0" w:rsidRPr="00E24CEF" w:rsidRDefault="00913CC0" w:rsidP="00913CC0">
            <w:pPr>
              <w:numPr>
                <w:ilvl w:val="0"/>
                <w:numId w:val="25"/>
              </w:numPr>
              <w:spacing w:after="200" w:line="276" w:lineRule="auto"/>
              <w:rPr>
                <w:rFonts w:ascii="Roboto Light" w:hAnsi="Roboto Light" w:cs="Arial"/>
                <w:szCs w:val="22"/>
                <w:lang w:eastAsia="en-US"/>
              </w:rPr>
            </w:pPr>
            <w:r w:rsidRPr="00E24CEF">
              <w:rPr>
                <w:rFonts w:ascii="Roboto Light" w:hAnsi="Roboto Light" w:cs="Arial"/>
                <w:szCs w:val="22"/>
                <w:lang w:eastAsia="en-US"/>
              </w:rPr>
              <w:t xml:space="preserve">Kundereferansar frå to </w:t>
            </w:r>
            <w:r w:rsidRPr="00E24CEF">
              <w:rPr>
                <w:rFonts w:ascii="Roboto Light" w:hAnsi="Roboto Light" w:cs="Arial"/>
                <w:szCs w:val="22"/>
                <w:u w:val="single"/>
                <w:lang w:eastAsia="en-US"/>
              </w:rPr>
              <w:t>relevante</w:t>
            </w:r>
            <w:r w:rsidRPr="00E24CEF">
              <w:rPr>
                <w:rFonts w:ascii="Roboto Light" w:hAnsi="Roboto Light" w:cs="Arial"/>
                <w:szCs w:val="22"/>
                <w:lang w:eastAsia="en-US"/>
              </w:rPr>
              <w:t xml:space="preserve"> oppdrag kvar av dei aktuelle fotografane har gjennomført. </w:t>
            </w:r>
          </w:p>
          <w:p w14:paraId="55F72326" w14:textId="5468DDF3" w:rsidR="00767073" w:rsidRPr="00913CC0" w:rsidRDefault="00913CC0" w:rsidP="00913CC0">
            <w:pPr>
              <w:numPr>
                <w:ilvl w:val="0"/>
                <w:numId w:val="25"/>
              </w:numPr>
              <w:spacing w:after="200" w:line="276" w:lineRule="auto"/>
              <w:rPr>
                <w:rFonts w:ascii="Roboto Light" w:hAnsi="Roboto Light" w:cs="Arial"/>
                <w:lang w:eastAsia="en-US"/>
              </w:rPr>
            </w:pPr>
            <w:r>
              <w:rPr>
                <w:rFonts w:ascii="Roboto Light" w:hAnsi="Roboto Light" w:cs="Arial"/>
                <w:lang w:eastAsia="en-US"/>
              </w:rPr>
              <w:lastRenderedPageBreak/>
              <w:t>Moglegheit for å levere bilete/video tatt med drone. Leverandør skal stadfeste at dei har eige eller at samarbeidspart/underleverandør har</w:t>
            </w:r>
            <w:r w:rsidRPr="000D3BA5">
              <w:rPr>
                <w:rFonts w:ascii="Roboto Light" w:hAnsi="Roboto Light" w:cs="Arial"/>
                <w:lang w:eastAsia="en-US"/>
              </w:rPr>
              <w:t xml:space="preserve"> dronesertifikat.</w:t>
            </w:r>
          </w:p>
        </w:tc>
      </w:tr>
      <w:tr w:rsidR="00767073" w:rsidRPr="001C5796" w14:paraId="672FD70C" w14:textId="22D4516C" w:rsidTr="00272D15">
        <w:tc>
          <w:tcPr>
            <w:tcW w:w="9918" w:type="dxa"/>
            <w:shd w:val="clear" w:color="auto" w:fill="FFE366" w:themeFill="background2" w:themeFillTint="99"/>
          </w:tcPr>
          <w:p w14:paraId="76DA17EE" w14:textId="77777777" w:rsidR="00767073" w:rsidRDefault="00767073">
            <w:pPr>
              <w:rPr>
                <w:rFonts w:ascii="Roboto Light" w:hAnsi="Roboto Light"/>
                <w:i/>
                <w:iCs/>
                <w:sz w:val="20"/>
                <w:szCs w:val="20"/>
              </w:rPr>
            </w:pPr>
            <w:r w:rsidRPr="00F27E11">
              <w:rPr>
                <w:rFonts w:ascii="Roboto Light" w:hAnsi="Roboto Light"/>
                <w:sz w:val="24"/>
                <w:u w:val="single"/>
              </w:rPr>
              <w:lastRenderedPageBreak/>
              <w:t>Svar:</w:t>
            </w:r>
            <w:r w:rsidRPr="009F08D7">
              <w:rPr>
                <w:rFonts w:ascii="Roboto Light" w:hAnsi="Roboto Light"/>
                <w:i/>
                <w:iCs/>
                <w:sz w:val="20"/>
                <w:szCs w:val="20"/>
              </w:rPr>
              <w:t xml:space="preserve"> </w:t>
            </w:r>
          </w:p>
          <w:p w14:paraId="675396F9" w14:textId="21DEAE86" w:rsidR="00767073" w:rsidRPr="00F27E11" w:rsidRDefault="00767073">
            <w:pPr>
              <w:rPr>
                <w:rFonts w:ascii="Roboto Light" w:hAnsi="Roboto Light"/>
                <w:sz w:val="24"/>
                <w:u w:val="single"/>
              </w:rPr>
            </w:pPr>
            <w:r w:rsidRPr="009F08D7">
              <w:rPr>
                <w:rFonts w:ascii="Roboto Light" w:hAnsi="Roboto Light"/>
                <w:i/>
                <w:iCs/>
                <w:sz w:val="20"/>
                <w:szCs w:val="20"/>
              </w:rPr>
              <w:t>Leverandør skal stadfeste og svare ut kravet i denne ruta. Det er mogeleg å vise til eige vedlegg med nøyaktig tilvising til sidetal og eventuelt avsnitt.</w:t>
            </w:r>
          </w:p>
        </w:tc>
      </w:tr>
    </w:tbl>
    <w:p w14:paraId="41EE09EB" w14:textId="77777777" w:rsidR="000C36B8" w:rsidRDefault="000C36B8" w:rsidP="007C55F7">
      <w:pPr>
        <w:spacing w:line="276" w:lineRule="auto"/>
        <w:rPr>
          <w:rFonts w:ascii="Roboto Light" w:hAnsi="Roboto Light"/>
          <w:i/>
          <w:iCs/>
          <w:sz w:val="24"/>
        </w:rPr>
      </w:pPr>
    </w:p>
    <w:p w14:paraId="29F91898" w14:textId="5A613014" w:rsidR="003653E5" w:rsidRDefault="00790910" w:rsidP="003653E5">
      <w:pPr>
        <w:pStyle w:val="Overskrift1Innkjp"/>
      </w:pPr>
      <w:r>
        <w:t>Leveringsevne</w:t>
      </w:r>
      <w:r w:rsidR="00767073">
        <w:t xml:space="preserve"> (20%)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918"/>
      </w:tblGrid>
      <w:tr w:rsidR="00767073" w:rsidRPr="00657C67" w14:paraId="359C4309" w14:textId="77777777" w:rsidTr="00767073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FEA7" w14:textId="3C1E1E3D" w:rsidR="00767073" w:rsidRPr="00E96051" w:rsidRDefault="00767073" w:rsidP="00391572">
            <w:pPr>
              <w:rPr>
                <w:rFonts w:ascii="Roboto Light" w:hAnsi="Roboto Light"/>
                <w:b/>
                <w:bCs/>
              </w:rPr>
            </w:pPr>
            <w:r w:rsidRPr="00E96051">
              <w:rPr>
                <w:rFonts w:ascii="Roboto Light" w:hAnsi="Roboto Light"/>
                <w:b/>
                <w:bCs/>
              </w:rPr>
              <w:t>Kapasitet og responstid</w:t>
            </w:r>
          </w:p>
          <w:p w14:paraId="7C00BED9" w14:textId="77777777" w:rsidR="00767073" w:rsidRDefault="00767073" w:rsidP="00391572">
            <w:pPr>
              <w:rPr>
                <w:rFonts w:ascii="Roboto Light" w:hAnsi="Roboto Light"/>
              </w:rPr>
            </w:pPr>
            <w:r w:rsidRPr="1DA90EFE">
              <w:rPr>
                <w:rFonts w:ascii="Roboto Light" w:hAnsi="Roboto Light"/>
              </w:rPr>
              <w:t xml:space="preserve">Oppdraga vil ofte vere mogeleg å planleggje i god tid i forkant, og kan gjerne løysast over ein lengre periode, når valt fotograf har ledig tid og vêret passar. Leverandøren må likevel vere førebudd på å rykke ut på relativt kort varsel (i løpet av ei veke). </w:t>
            </w:r>
          </w:p>
          <w:p w14:paraId="0DDDF2A2" w14:textId="17A53337" w:rsidR="00767073" w:rsidRPr="00CF28B9" w:rsidRDefault="00767073" w:rsidP="00391572">
            <w:pPr>
              <w:rPr>
                <w:rFonts w:ascii="Roboto Light" w:hAnsi="Roboto Light"/>
              </w:rPr>
            </w:pPr>
            <w:r w:rsidRPr="00CF28B9">
              <w:rPr>
                <w:rFonts w:ascii="Roboto Light" w:hAnsi="Roboto Light"/>
              </w:rPr>
              <w:t xml:space="preserve">Leverandøren skal svare på </w:t>
            </w:r>
            <w:r w:rsidRPr="00F53D76">
              <w:rPr>
                <w:rFonts w:ascii="Roboto Light" w:hAnsi="Roboto Light"/>
              </w:rPr>
              <w:t>førespurnadar innan rimeleg tid</w:t>
            </w:r>
            <w:r>
              <w:rPr>
                <w:rFonts w:ascii="Roboto Light" w:hAnsi="Roboto Light"/>
              </w:rPr>
              <w:t xml:space="preserve"> (responstid)</w:t>
            </w:r>
            <w:r w:rsidRPr="00F53D76">
              <w:rPr>
                <w:rFonts w:ascii="Roboto Light" w:hAnsi="Roboto Light"/>
              </w:rPr>
              <w:t>.</w:t>
            </w:r>
            <w:r w:rsidRPr="00CF28B9">
              <w:rPr>
                <w:rFonts w:ascii="Roboto Light" w:hAnsi="Roboto Light"/>
              </w:rPr>
              <w:t xml:space="preserve"> </w:t>
            </w:r>
          </w:p>
          <w:p w14:paraId="41CD9979" w14:textId="77777777" w:rsidR="00767073" w:rsidRPr="00CF28B9" w:rsidRDefault="00767073" w:rsidP="00391572">
            <w:pPr>
              <w:rPr>
                <w:rFonts w:ascii="Roboto Light" w:hAnsi="Roboto Light"/>
              </w:rPr>
            </w:pPr>
          </w:p>
          <w:p w14:paraId="07E6E0E5" w14:textId="77777777" w:rsidR="00767073" w:rsidRDefault="00767073" w:rsidP="005331B0">
            <w:pPr>
              <w:rPr>
                <w:rFonts w:ascii="Roboto Light" w:hAnsi="Roboto Light"/>
              </w:rPr>
            </w:pPr>
            <w:r w:rsidRPr="42A84ED2">
              <w:rPr>
                <w:rStyle w:val="cf01"/>
                <w:rFonts w:ascii="Roboto Light" w:hAnsi="Roboto Light"/>
                <w:sz w:val="22"/>
                <w:szCs w:val="22"/>
              </w:rPr>
              <w:t xml:space="preserve">Som hovudregel skal leverandør etterbehandle bileta. </w:t>
            </w:r>
            <w:r w:rsidRPr="42A84ED2">
              <w:rPr>
                <w:rFonts w:ascii="Roboto Light" w:hAnsi="Roboto Light"/>
              </w:rPr>
              <w:t>Alle motiv skal leverast digitalt i den oppløysing</w:t>
            </w:r>
            <w:r>
              <w:rPr>
                <w:rFonts w:ascii="Roboto Light" w:hAnsi="Roboto Light"/>
              </w:rPr>
              <w:t xml:space="preserve"> og format</w:t>
            </w:r>
            <w:r w:rsidRPr="42A84ED2">
              <w:rPr>
                <w:rFonts w:ascii="Roboto Light" w:hAnsi="Roboto Light"/>
              </w:rPr>
              <w:t xml:space="preserve"> som er avtalt for oppdraget. </w:t>
            </w:r>
            <w:r w:rsidRPr="1DA90EFE">
              <w:rPr>
                <w:rFonts w:ascii="Roboto Light" w:hAnsi="Roboto Light"/>
              </w:rPr>
              <w:t>Etter avslutta fotografering må bileta leverast ferdig etterbehandla innan 5 verkedagar, dersom ikkje anna er avtalt.</w:t>
            </w:r>
          </w:p>
          <w:p w14:paraId="45F527B6" w14:textId="77777777" w:rsidR="00767073" w:rsidRDefault="00767073" w:rsidP="00391572">
            <w:pPr>
              <w:rPr>
                <w:rFonts w:ascii="Roboto Light" w:hAnsi="Roboto Light"/>
              </w:rPr>
            </w:pPr>
          </w:p>
          <w:p w14:paraId="521F14FF" w14:textId="4AC2311F" w:rsidR="00767073" w:rsidRPr="00391572" w:rsidRDefault="00767073" w:rsidP="00391572">
            <w:pPr>
              <w:rPr>
                <w:rFonts w:ascii="Roboto Light" w:hAnsi="Roboto Light"/>
              </w:rPr>
            </w:pPr>
            <w:r w:rsidRPr="00391572">
              <w:rPr>
                <w:rFonts w:ascii="Roboto Light" w:hAnsi="Roboto Light"/>
              </w:rPr>
              <w:t xml:space="preserve">Leverandøren skal skildre kapasitet og responstid, </w:t>
            </w:r>
            <w:r w:rsidRPr="00E96051">
              <w:rPr>
                <w:rFonts w:ascii="Roboto Light" w:hAnsi="Roboto Light"/>
                <w:u w:val="single"/>
              </w:rPr>
              <w:t>både</w:t>
            </w:r>
            <w:r w:rsidRPr="00391572">
              <w:rPr>
                <w:rFonts w:ascii="Roboto Light" w:hAnsi="Roboto Light"/>
              </w:rPr>
              <w:t xml:space="preserve"> </w:t>
            </w:r>
            <w:r>
              <w:rPr>
                <w:rFonts w:ascii="Roboto Light" w:hAnsi="Roboto Light"/>
              </w:rPr>
              <w:t>i ein normalsituasjon</w:t>
            </w:r>
            <w:r w:rsidRPr="00391572">
              <w:rPr>
                <w:rFonts w:ascii="Roboto Light" w:hAnsi="Roboto Light"/>
              </w:rPr>
              <w:t xml:space="preserve"> og i hastesaker.</w:t>
            </w:r>
          </w:p>
        </w:tc>
      </w:tr>
      <w:tr w:rsidR="00767073" w:rsidRPr="007F0B2F" w14:paraId="4A83C156" w14:textId="77777777" w:rsidTr="00272D15">
        <w:tc>
          <w:tcPr>
            <w:tcW w:w="9918" w:type="dxa"/>
            <w:shd w:val="clear" w:color="auto" w:fill="FFE366" w:themeFill="background2" w:themeFillTint="99"/>
          </w:tcPr>
          <w:p w14:paraId="753C3589" w14:textId="77777777" w:rsidR="00767073" w:rsidRDefault="00767073">
            <w:pPr>
              <w:rPr>
                <w:rFonts w:ascii="Roboto Light" w:hAnsi="Roboto Light"/>
                <w:i/>
                <w:iCs/>
                <w:sz w:val="20"/>
                <w:szCs w:val="20"/>
              </w:rPr>
            </w:pPr>
            <w:r w:rsidRPr="006C684F">
              <w:rPr>
                <w:rFonts w:ascii="Roboto Light" w:hAnsi="Roboto Light"/>
                <w:sz w:val="24"/>
                <w:u w:val="single"/>
              </w:rPr>
              <w:t>Svar:</w:t>
            </w:r>
            <w:r w:rsidRPr="006C684F">
              <w:rPr>
                <w:rFonts w:ascii="Roboto Light" w:hAnsi="Roboto Light"/>
                <w:i/>
                <w:iCs/>
                <w:sz w:val="20"/>
                <w:szCs w:val="20"/>
              </w:rPr>
              <w:t xml:space="preserve"> </w:t>
            </w:r>
          </w:p>
          <w:p w14:paraId="44F71832" w14:textId="606A9DFF" w:rsidR="00767073" w:rsidRPr="006C684F" w:rsidRDefault="00767073">
            <w:pPr>
              <w:rPr>
                <w:rFonts w:ascii="Roboto Light" w:hAnsi="Roboto Light"/>
                <w:sz w:val="24"/>
                <w:u w:val="single"/>
              </w:rPr>
            </w:pPr>
            <w:r w:rsidRPr="006C684F">
              <w:rPr>
                <w:rFonts w:ascii="Roboto Light" w:hAnsi="Roboto Light"/>
                <w:i/>
                <w:iCs/>
                <w:sz w:val="20"/>
                <w:szCs w:val="20"/>
              </w:rPr>
              <w:t>Leverandør skal stadfeste og svare ut kravet i denne ruta. Det er mogeleg å vise til eige vedlegg med nøyaktig tilvising til sidetal og eventuelt avsnitt.</w:t>
            </w:r>
          </w:p>
        </w:tc>
      </w:tr>
    </w:tbl>
    <w:p w14:paraId="16A4BD9B" w14:textId="77777777" w:rsidR="006A4C56" w:rsidRPr="005D23C5" w:rsidRDefault="006A4C56" w:rsidP="007C55F7">
      <w:pPr>
        <w:spacing w:line="276" w:lineRule="auto"/>
        <w:rPr>
          <w:rFonts w:ascii="Roboto Light" w:hAnsi="Roboto Light"/>
          <w:i/>
          <w:iCs/>
          <w:sz w:val="24"/>
        </w:rPr>
      </w:pPr>
    </w:p>
    <w:p w14:paraId="0DAD937F" w14:textId="77777777" w:rsidR="003D745E" w:rsidRDefault="00D07A73" w:rsidP="0014251D">
      <w:pPr>
        <w:pStyle w:val="Overskrift1Innkjp"/>
      </w:pPr>
      <w:r>
        <w:t>underleverandørar</w:t>
      </w:r>
    </w:p>
    <w:tbl>
      <w:tblPr>
        <w:tblW w:w="9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665"/>
        <w:gridCol w:w="5306"/>
      </w:tblGrid>
      <w:tr w:rsidR="00255FDD" w:rsidRPr="001C5796" w14:paraId="32351AFA" w14:textId="77777777" w:rsidTr="006D1EB7">
        <w:tc>
          <w:tcPr>
            <w:tcW w:w="4665" w:type="dxa"/>
          </w:tcPr>
          <w:p w14:paraId="57002994" w14:textId="2BB67C92" w:rsidR="00044C62" w:rsidRPr="007A6930" w:rsidRDefault="002843BD" w:rsidP="001C5796">
            <w:pPr>
              <w:rPr>
                <w:rFonts w:ascii="Roboto Light" w:hAnsi="Roboto Light"/>
                <w:sz w:val="24"/>
              </w:rPr>
            </w:pPr>
            <w:r w:rsidRPr="002843BD">
              <w:rPr>
                <w:rFonts w:ascii="Roboto Light" w:hAnsi="Roboto Light"/>
                <w:sz w:val="24"/>
              </w:rPr>
              <w:t>Dersom tilbydar planlegg å bruke underleverandørar på delar eller heile avtalen: Skriv her kva underleverandørar tilbydar planlegg å bruke og kor stor del</w:t>
            </w:r>
            <w:r w:rsidR="006118AB">
              <w:rPr>
                <w:rFonts w:ascii="Roboto Light" w:hAnsi="Roboto Light"/>
                <w:sz w:val="24"/>
              </w:rPr>
              <w:t xml:space="preserve"> og </w:t>
            </w:r>
            <w:r w:rsidRPr="002843BD">
              <w:rPr>
                <w:rFonts w:ascii="Roboto Light" w:hAnsi="Roboto Light"/>
                <w:sz w:val="24"/>
              </w:rPr>
              <w:t>kva del av avtalen underleverandør skal utføre. Merk at bruk av underleverandør ikkje har tyding for leverandøren sitt avtaleansvar overfor oppdragsgjevar</w:t>
            </w:r>
            <w:r w:rsidR="006118AB">
              <w:rPr>
                <w:rFonts w:ascii="Roboto Light" w:hAnsi="Roboto Light"/>
                <w:sz w:val="24"/>
              </w:rPr>
              <w:t>.</w:t>
            </w:r>
          </w:p>
        </w:tc>
        <w:tc>
          <w:tcPr>
            <w:tcW w:w="5306" w:type="dxa"/>
            <w:shd w:val="clear" w:color="auto" w:fill="FFE366" w:themeFill="background2" w:themeFillTint="99"/>
          </w:tcPr>
          <w:p w14:paraId="67368654" w14:textId="77777777" w:rsidR="00255FDD" w:rsidRPr="006D1EB7" w:rsidRDefault="00791E94" w:rsidP="00255FDD">
            <w:pPr>
              <w:rPr>
                <w:rFonts w:ascii="Roboto Light" w:hAnsi="Roboto Light"/>
                <w:sz w:val="24"/>
                <w:u w:val="single"/>
              </w:rPr>
            </w:pPr>
            <w:r w:rsidRPr="006D1EB7">
              <w:rPr>
                <w:rFonts w:ascii="Roboto Light" w:hAnsi="Roboto Light"/>
                <w:sz w:val="24"/>
                <w:u w:val="single"/>
              </w:rPr>
              <w:t>Svar:</w:t>
            </w:r>
          </w:p>
          <w:p w14:paraId="3C4806AE" w14:textId="77777777" w:rsidR="006D1EB7" w:rsidRPr="00255FDD" w:rsidRDefault="006D1EB7" w:rsidP="00255FDD">
            <w:pPr>
              <w:rPr>
                <w:rFonts w:ascii="Roboto Light" w:hAnsi="Roboto Light"/>
                <w:sz w:val="24"/>
              </w:rPr>
            </w:pPr>
          </w:p>
        </w:tc>
      </w:tr>
    </w:tbl>
    <w:p w14:paraId="3A58B386" w14:textId="77777777" w:rsidR="00D07A73" w:rsidRPr="001C5796" w:rsidRDefault="00D07A73" w:rsidP="001C5796">
      <w:pPr>
        <w:rPr>
          <w:rFonts w:ascii="Roboto Light" w:hAnsi="Roboto Light"/>
          <w:sz w:val="24"/>
        </w:rPr>
      </w:pPr>
    </w:p>
    <w:sectPr w:rsidR="00D07A73" w:rsidRPr="001C5796" w:rsidSect="00DC3F2B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05063" w14:textId="77777777" w:rsidR="00E06EB5" w:rsidRDefault="00E06EB5" w:rsidP="00590436">
      <w:r>
        <w:separator/>
      </w:r>
    </w:p>
  </w:endnote>
  <w:endnote w:type="continuationSeparator" w:id="0">
    <w:p w14:paraId="55420A32" w14:textId="77777777" w:rsidR="00E06EB5" w:rsidRDefault="00E06EB5" w:rsidP="0059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89F9C" w14:textId="18E7E2C1" w:rsidR="00240A6F" w:rsidRDefault="00457A88" w:rsidP="00240A6F">
    <w:pPr>
      <w:pStyle w:val="Bunntekst"/>
      <w:rPr>
        <w:rFonts w:ascii="Roboto Light" w:hAnsi="Roboto Light"/>
        <w:sz w:val="16"/>
        <w:szCs w:val="16"/>
      </w:rPr>
    </w:pPr>
    <w:r w:rsidRPr="00457A88">
      <w:rPr>
        <w:rFonts w:ascii="Roboto Light" w:hAnsi="Roboto Light"/>
        <w:sz w:val="16"/>
        <w:szCs w:val="16"/>
      </w:rPr>
      <w:t xml:space="preserve">Versjonsnummer: </w:t>
    </w:r>
    <w:r w:rsidR="00F51D72">
      <w:rPr>
        <w:rFonts w:ascii="Roboto Light" w:hAnsi="Roboto Light"/>
        <w:sz w:val="16"/>
        <w:szCs w:val="16"/>
      </w:rPr>
      <w:t>3</w:t>
    </w:r>
    <w:r w:rsidRPr="00457A88">
      <w:rPr>
        <w:rFonts w:ascii="Roboto Light" w:hAnsi="Roboto Light"/>
        <w:sz w:val="16"/>
        <w:szCs w:val="16"/>
      </w:rPr>
      <w:t xml:space="preserve"> </w:t>
    </w:r>
    <w:r w:rsidR="007C3716" w:rsidRPr="007C3716">
      <w:rPr>
        <w:rFonts w:ascii="Roboto Light" w:hAnsi="Roboto Light"/>
        <w:sz w:val="16"/>
        <w:szCs w:val="16"/>
      </w:rPr>
      <w:tab/>
    </w:r>
    <w:r w:rsidR="007C3716" w:rsidRPr="007C3716">
      <w:rPr>
        <w:rFonts w:ascii="Roboto Light" w:hAnsi="Roboto Light"/>
        <w:sz w:val="16"/>
        <w:szCs w:val="16"/>
      </w:rPr>
      <w:tab/>
    </w:r>
  </w:p>
  <w:p w14:paraId="2894C423" w14:textId="4FA84A56" w:rsidR="00457A88" w:rsidRPr="007C3716" w:rsidRDefault="00457A88" w:rsidP="00240A6F">
    <w:pPr>
      <w:pStyle w:val="Bunntekst"/>
      <w:jc w:val="right"/>
      <w:rPr>
        <w:rFonts w:ascii="Roboto Light" w:hAnsi="Roboto Light"/>
        <w:sz w:val="16"/>
        <w:szCs w:val="16"/>
      </w:rPr>
    </w:pPr>
    <w:r w:rsidRPr="00457A88">
      <w:rPr>
        <w:rFonts w:ascii="Roboto Light" w:hAnsi="Roboto Light"/>
        <w:sz w:val="16"/>
        <w:szCs w:val="16"/>
      </w:rPr>
      <w:t>Sist revidert dato: 03.03.2025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72CF1" w14:textId="77777777" w:rsidR="00E06EB5" w:rsidRDefault="00E06EB5" w:rsidP="00590436">
      <w:r>
        <w:separator/>
      </w:r>
    </w:p>
  </w:footnote>
  <w:footnote w:type="continuationSeparator" w:id="0">
    <w:p w14:paraId="0D709CC3" w14:textId="77777777" w:rsidR="00E06EB5" w:rsidRDefault="00E06EB5" w:rsidP="00590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FED6" w14:textId="77777777" w:rsidR="0095630A" w:rsidRPr="007731EA" w:rsidRDefault="0095630A" w:rsidP="007731EA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boto Light" w:hAnsi="Roboto Light"/>
      </w:rPr>
      <w:id w:val="622276094"/>
      <w:docPartObj>
        <w:docPartGallery w:val="Page Numbers (Top of Page)"/>
        <w:docPartUnique/>
      </w:docPartObj>
    </w:sdtPr>
    <w:sdtEndPr/>
    <w:sdtContent>
      <w:p w14:paraId="37347B99" w14:textId="14F5711C" w:rsidR="001F2E68" w:rsidRPr="00F1195C" w:rsidRDefault="00414D78">
        <w:pPr>
          <w:pStyle w:val="Topptekst"/>
          <w:rPr>
            <w:rFonts w:ascii="Roboto Light" w:hAnsi="Roboto Light"/>
          </w:rPr>
        </w:pPr>
        <w:r w:rsidRPr="00F1195C">
          <w:rPr>
            <w:rFonts w:ascii="Roboto Light" w:hAnsi="Roboto Light"/>
          </w:rPr>
          <w:t>VL</w:t>
        </w:r>
        <w:r w:rsidR="00231DD7" w:rsidRPr="00F1195C">
          <w:rPr>
            <w:rFonts w:ascii="Roboto Light" w:hAnsi="Roboto Light"/>
          </w:rPr>
          <w:t>FK/</w:t>
        </w:r>
        <w:r w:rsidR="00CF28B9" w:rsidRPr="00CF28B9">
          <w:rPr>
            <w:rFonts w:ascii="Roboto Light" w:hAnsi="Roboto Light"/>
          </w:rPr>
          <w:t>26/146</w:t>
        </w:r>
        <w:r w:rsidR="005433CC" w:rsidRPr="00F1195C">
          <w:rPr>
            <w:rFonts w:ascii="Roboto Light" w:hAnsi="Roboto Light"/>
          </w:rPr>
          <w:t xml:space="preserve"> | Vedlegg B |</w:t>
        </w:r>
        <w:r w:rsidR="00361DCF" w:rsidRPr="00F1195C">
          <w:rPr>
            <w:rFonts w:ascii="Roboto Light" w:hAnsi="Roboto Light"/>
          </w:rPr>
          <w:t xml:space="preserve"> Vestland</w:t>
        </w:r>
        <w:r w:rsidR="001F2E68" w:rsidRPr="00F1195C">
          <w:rPr>
            <w:rFonts w:ascii="Roboto Light" w:hAnsi="Roboto Light"/>
          </w:rPr>
          <w:t xml:space="preserve"> fylkeskommune | </w:t>
        </w:r>
        <w:r w:rsidR="001F2E68" w:rsidRPr="00F1195C">
          <w:rPr>
            <w:rFonts w:ascii="Roboto Light" w:hAnsi="Roboto Light"/>
            <w:b/>
          </w:rPr>
          <w:fldChar w:fldCharType="begin"/>
        </w:r>
        <w:r w:rsidR="001F2E68" w:rsidRPr="00F1195C">
          <w:rPr>
            <w:rFonts w:ascii="Roboto Light" w:hAnsi="Roboto Light"/>
            <w:b/>
          </w:rPr>
          <w:instrText>PAGE   \* MERGEFORMAT</w:instrText>
        </w:r>
        <w:r w:rsidR="001F2E68" w:rsidRPr="00F1195C">
          <w:rPr>
            <w:rFonts w:ascii="Roboto Light" w:hAnsi="Roboto Light"/>
            <w:b/>
          </w:rPr>
          <w:fldChar w:fldCharType="separate"/>
        </w:r>
        <w:r w:rsidR="00361DCF" w:rsidRPr="00F1195C">
          <w:rPr>
            <w:rFonts w:ascii="Roboto Light" w:hAnsi="Roboto Light"/>
            <w:b/>
            <w:noProof/>
          </w:rPr>
          <w:t>1</w:t>
        </w:r>
        <w:r w:rsidR="001F2E68" w:rsidRPr="00F1195C">
          <w:rPr>
            <w:rFonts w:ascii="Roboto Light" w:hAnsi="Roboto Light"/>
            <w:b/>
          </w:rPr>
          <w:fldChar w:fldCharType="end"/>
        </w:r>
      </w:p>
    </w:sdtContent>
  </w:sdt>
  <w:p w14:paraId="73765B72" w14:textId="77777777" w:rsidR="001F2E68" w:rsidRDefault="001F2E6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5B2E" w14:textId="77777777" w:rsidR="0095630A" w:rsidRPr="00CB1B82" w:rsidRDefault="0095630A" w:rsidP="005B098A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5DA8A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9EA7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78AE9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980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428B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5BE2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74A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1C20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A481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3BAE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1" w15:restartNumberingAfterBreak="0">
    <w:nsid w:val="27245949"/>
    <w:multiLevelType w:val="hybridMultilevel"/>
    <w:tmpl w:val="1A44122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A2D65"/>
    <w:multiLevelType w:val="multilevel"/>
    <w:tmpl w:val="AF329E9E"/>
    <w:numStyleLink w:val="Stil1"/>
  </w:abstractNum>
  <w:abstractNum w:abstractNumId="13" w15:restartNumberingAfterBreak="0">
    <w:nsid w:val="36D82BB3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12C06FF"/>
    <w:multiLevelType w:val="hybridMultilevel"/>
    <w:tmpl w:val="4EE88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3071E"/>
    <w:multiLevelType w:val="multilevel"/>
    <w:tmpl w:val="8684E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Overskrift3Innkjp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3A1162B"/>
    <w:multiLevelType w:val="hybridMultilevel"/>
    <w:tmpl w:val="84B2173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5B3ACF"/>
    <w:multiLevelType w:val="multilevel"/>
    <w:tmpl w:val="AF329E9E"/>
    <w:styleLink w:val="Stil1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hAnsi="Roboto Light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ascii="Arial" w:hAnsi="Arial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6C5C4AFE"/>
    <w:multiLevelType w:val="multilevel"/>
    <w:tmpl w:val="AE5ECD9E"/>
    <w:lvl w:ilvl="0">
      <w:start w:val="1"/>
      <w:numFmt w:val="decimal"/>
      <w:lvlText w:val="%1"/>
      <w:lvlJc w:val="left"/>
      <w:pPr>
        <w:ind w:left="357" w:hanging="357"/>
      </w:pPr>
      <w:rPr>
        <w:rFonts w:ascii="Roboto Light" w:hAnsi="Roboto Light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357" w:hanging="357"/>
      </w:pPr>
      <w:rPr>
        <w:rFonts w:ascii="Arial" w:hAnsi="Arial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9" w15:restartNumberingAfterBreak="0">
    <w:nsid w:val="77E67995"/>
    <w:multiLevelType w:val="hybridMultilevel"/>
    <w:tmpl w:val="41DCE180"/>
    <w:lvl w:ilvl="0" w:tplc="F07C6B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D3244A"/>
    <w:multiLevelType w:val="hybridMultilevel"/>
    <w:tmpl w:val="A672E33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670">
    <w:abstractNumId w:val="0"/>
  </w:num>
  <w:num w:numId="2" w16cid:durableId="1679236632">
    <w:abstractNumId w:val="9"/>
  </w:num>
  <w:num w:numId="3" w16cid:durableId="1925725992">
    <w:abstractNumId w:val="4"/>
  </w:num>
  <w:num w:numId="4" w16cid:durableId="1974602861">
    <w:abstractNumId w:val="3"/>
  </w:num>
  <w:num w:numId="5" w16cid:durableId="2085835357">
    <w:abstractNumId w:val="2"/>
  </w:num>
  <w:num w:numId="6" w16cid:durableId="1490753672">
    <w:abstractNumId w:val="1"/>
  </w:num>
  <w:num w:numId="7" w16cid:durableId="165754484">
    <w:abstractNumId w:val="10"/>
  </w:num>
  <w:num w:numId="8" w16cid:durableId="415825995">
    <w:abstractNumId w:val="8"/>
  </w:num>
  <w:num w:numId="9" w16cid:durableId="956912473">
    <w:abstractNumId w:val="7"/>
  </w:num>
  <w:num w:numId="10" w16cid:durableId="1036351469">
    <w:abstractNumId w:val="6"/>
  </w:num>
  <w:num w:numId="11" w16cid:durableId="744228158">
    <w:abstractNumId w:val="5"/>
  </w:num>
  <w:num w:numId="12" w16cid:durableId="1038045919">
    <w:abstractNumId w:val="14"/>
  </w:num>
  <w:num w:numId="13" w16cid:durableId="2057124737">
    <w:abstractNumId w:val="11"/>
  </w:num>
  <w:num w:numId="14" w16cid:durableId="807818797">
    <w:abstractNumId w:val="10"/>
  </w:num>
  <w:num w:numId="15" w16cid:durableId="1919048341">
    <w:abstractNumId w:val="18"/>
  </w:num>
  <w:num w:numId="16" w16cid:durableId="860896272">
    <w:abstractNumId w:val="18"/>
  </w:num>
  <w:num w:numId="17" w16cid:durableId="1765033459">
    <w:abstractNumId w:val="18"/>
  </w:num>
  <w:num w:numId="18" w16cid:durableId="1421489271">
    <w:abstractNumId w:val="18"/>
  </w:num>
  <w:num w:numId="19" w16cid:durableId="1617561744">
    <w:abstractNumId w:val="15"/>
  </w:num>
  <w:num w:numId="20" w16cid:durableId="1647977600">
    <w:abstractNumId w:val="16"/>
  </w:num>
  <w:num w:numId="21" w16cid:durableId="687172254">
    <w:abstractNumId w:val="20"/>
  </w:num>
  <w:num w:numId="22" w16cid:durableId="1237011352">
    <w:abstractNumId w:val="17"/>
  </w:num>
  <w:num w:numId="23" w16cid:durableId="1067338731">
    <w:abstractNumId w:val="12"/>
    <w:lvlOverride w:ilvl="0">
      <w:lvl w:ilvl="0">
        <w:start w:val="1"/>
        <w:numFmt w:val="decimal"/>
        <w:pStyle w:val="Overskrift1Innkjp"/>
        <w:lvlText w:val="%1."/>
        <w:lvlJc w:val="left"/>
        <w:pPr>
          <w:ind w:left="357" w:hanging="357"/>
        </w:pPr>
        <w:rPr>
          <w:rFonts w:ascii="Roboto Light" w:hAnsi="Roboto Light" w:hint="default"/>
          <w:b/>
          <w:i w:val="0"/>
          <w:sz w:val="28"/>
          <w:szCs w:val="28"/>
        </w:rPr>
      </w:lvl>
    </w:lvlOverride>
  </w:num>
  <w:num w:numId="24" w16cid:durableId="419373810">
    <w:abstractNumId w:val="13"/>
  </w:num>
  <w:num w:numId="25" w16cid:durableId="10382387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documentProtection w:edit="readOnly" w:enforcement="0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B63"/>
    <w:rsid w:val="000004F7"/>
    <w:rsid w:val="0000187F"/>
    <w:rsid w:val="00005089"/>
    <w:rsid w:val="00012010"/>
    <w:rsid w:val="00027832"/>
    <w:rsid w:val="0002793E"/>
    <w:rsid w:val="00041A13"/>
    <w:rsid w:val="00044C62"/>
    <w:rsid w:val="00054C0C"/>
    <w:rsid w:val="0005770F"/>
    <w:rsid w:val="000628B5"/>
    <w:rsid w:val="000669A4"/>
    <w:rsid w:val="00076557"/>
    <w:rsid w:val="0008363A"/>
    <w:rsid w:val="000A1492"/>
    <w:rsid w:val="000A179E"/>
    <w:rsid w:val="000C361F"/>
    <w:rsid w:val="000C36B8"/>
    <w:rsid w:val="000C48F3"/>
    <w:rsid w:val="000C63F9"/>
    <w:rsid w:val="000E707A"/>
    <w:rsid w:val="001026DA"/>
    <w:rsid w:val="00102F87"/>
    <w:rsid w:val="00104185"/>
    <w:rsid w:val="001366E6"/>
    <w:rsid w:val="0014251D"/>
    <w:rsid w:val="00153360"/>
    <w:rsid w:val="0016313E"/>
    <w:rsid w:val="001A0153"/>
    <w:rsid w:val="001A72C0"/>
    <w:rsid w:val="001B47D7"/>
    <w:rsid w:val="001C4FEC"/>
    <w:rsid w:val="001C5796"/>
    <w:rsid w:val="001C6588"/>
    <w:rsid w:val="001D15DC"/>
    <w:rsid w:val="001D3702"/>
    <w:rsid w:val="001D3982"/>
    <w:rsid w:val="001F2E68"/>
    <w:rsid w:val="00211CA9"/>
    <w:rsid w:val="002121B5"/>
    <w:rsid w:val="00212CE9"/>
    <w:rsid w:val="002174BD"/>
    <w:rsid w:val="00220DEA"/>
    <w:rsid w:val="00226CAC"/>
    <w:rsid w:val="00231DD7"/>
    <w:rsid w:val="00240A6F"/>
    <w:rsid w:val="00254D8C"/>
    <w:rsid w:val="00255FDD"/>
    <w:rsid w:val="00272D15"/>
    <w:rsid w:val="00275C24"/>
    <w:rsid w:val="0028036F"/>
    <w:rsid w:val="002843BD"/>
    <w:rsid w:val="0028566D"/>
    <w:rsid w:val="002935F0"/>
    <w:rsid w:val="00293F8F"/>
    <w:rsid w:val="00296BFC"/>
    <w:rsid w:val="002A0DE9"/>
    <w:rsid w:val="002B3A55"/>
    <w:rsid w:val="002B4FD1"/>
    <w:rsid w:val="002B55D7"/>
    <w:rsid w:val="002B683B"/>
    <w:rsid w:val="002C0294"/>
    <w:rsid w:val="002F7B89"/>
    <w:rsid w:val="00301EA6"/>
    <w:rsid w:val="00324D11"/>
    <w:rsid w:val="00342F61"/>
    <w:rsid w:val="0034482D"/>
    <w:rsid w:val="003554F9"/>
    <w:rsid w:val="00360391"/>
    <w:rsid w:val="0036135D"/>
    <w:rsid w:val="00361DCF"/>
    <w:rsid w:val="00362EFF"/>
    <w:rsid w:val="00362F2C"/>
    <w:rsid w:val="003653E5"/>
    <w:rsid w:val="00371BFA"/>
    <w:rsid w:val="003720B7"/>
    <w:rsid w:val="00375568"/>
    <w:rsid w:val="00377006"/>
    <w:rsid w:val="0038118F"/>
    <w:rsid w:val="0038647B"/>
    <w:rsid w:val="00391572"/>
    <w:rsid w:val="00391AB8"/>
    <w:rsid w:val="00396D00"/>
    <w:rsid w:val="003B7773"/>
    <w:rsid w:val="003C71C0"/>
    <w:rsid w:val="003C7839"/>
    <w:rsid w:val="003D5788"/>
    <w:rsid w:val="003D745E"/>
    <w:rsid w:val="00405D22"/>
    <w:rsid w:val="00410422"/>
    <w:rsid w:val="00414D78"/>
    <w:rsid w:val="004154D8"/>
    <w:rsid w:val="00421994"/>
    <w:rsid w:val="004262BE"/>
    <w:rsid w:val="004330CD"/>
    <w:rsid w:val="004534AA"/>
    <w:rsid w:val="00456BDA"/>
    <w:rsid w:val="00457A88"/>
    <w:rsid w:val="004764AF"/>
    <w:rsid w:val="00480018"/>
    <w:rsid w:val="00484AC2"/>
    <w:rsid w:val="00490C1A"/>
    <w:rsid w:val="004968CE"/>
    <w:rsid w:val="004A37C0"/>
    <w:rsid w:val="004B5406"/>
    <w:rsid w:val="004B6518"/>
    <w:rsid w:val="004B6E45"/>
    <w:rsid w:val="004C00DF"/>
    <w:rsid w:val="004F4E88"/>
    <w:rsid w:val="0050572D"/>
    <w:rsid w:val="00514D15"/>
    <w:rsid w:val="00515F93"/>
    <w:rsid w:val="0051755E"/>
    <w:rsid w:val="005218B5"/>
    <w:rsid w:val="00522B63"/>
    <w:rsid w:val="00522DD1"/>
    <w:rsid w:val="00523827"/>
    <w:rsid w:val="00523928"/>
    <w:rsid w:val="00526C66"/>
    <w:rsid w:val="005331B0"/>
    <w:rsid w:val="005413D9"/>
    <w:rsid w:val="005427FC"/>
    <w:rsid w:val="005433CC"/>
    <w:rsid w:val="00544A03"/>
    <w:rsid w:val="00555AAF"/>
    <w:rsid w:val="00564914"/>
    <w:rsid w:val="00567B91"/>
    <w:rsid w:val="005878FF"/>
    <w:rsid w:val="00590436"/>
    <w:rsid w:val="005919F5"/>
    <w:rsid w:val="00594F12"/>
    <w:rsid w:val="00596048"/>
    <w:rsid w:val="00597D52"/>
    <w:rsid w:val="005A1E9A"/>
    <w:rsid w:val="005B098A"/>
    <w:rsid w:val="005C0431"/>
    <w:rsid w:val="005C1686"/>
    <w:rsid w:val="005D23C5"/>
    <w:rsid w:val="005E3DAF"/>
    <w:rsid w:val="005E7FD1"/>
    <w:rsid w:val="005F1976"/>
    <w:rsid w:val="005F3D91"/>
    <w:rsid w:val="00611110"/>
    <w:rsid w:val="0061128C"/>
    <w:rsid w:val="006118AB"/>
    <w:rsid w:val="00625B1D"/>
    <w:rsid w:val="00643FF8"/>
    <w:rsid w:val="00645348"/>
    <w:rsid w:val="00654CCF"/>
    <w:rsid w:val="0065594B"/>
    <w:rsid w:val="00657C67"/>
    <w:rsid w:val="00663350"/>
    <w:rsid w:val="00672871"/>
    <w:rsid w:val="00686313"/>
    <w:rsid w:val="00686FFC"/>
    <w:rsid w:val="00693056"/>
    <w:rsid w:val="0069455D"/>
    <w:rsid w:val="006A4C56"/>
    <w:rsid w:val="006B0B0B"/>
    <w:rsid w:val="006B2DDC"/>
    <w:rsid w:val="006C568D"/>
    <w:rsid w:val="006C684F"/>
    <w:rsid w:val="006D117A"/>
    <w:rsid w:val="006D1EB7"/>
    <w:rsid w:val="006D69A4"/>
    <w:rsid w:val="006E209F"/>
    <w:rsid w:val="00707FF5"/>
    <w:rsid w:val="00727DC4"/>
    <w:rsid w:val="0073378A"/>
    <w:rsid w:val="007345B6"/>
    <w:rsid w:val="00752EE2"/>
    <w:rsid w:val="00767073"/>
    <w:rsid w:val="007679F6"/>
    <w:rsid w:val="00771EBF"/>
    <w:rsid w:val="007731EA"/>
    <w:rsid w:val="00777DE3"/>
    <w:rsid w:val="007855FF"/>
    <w:rsid w:val="00790910"/>
    <w:rsid w:val="00791E94"/>
    <w:rsid w:val="00794770"/>
    <w:rsid w:val="00797302"/>
    <w:rsid w:val="007A6930"/>
    <w:rsid w:val="007C3716"/>
    <w:rsid w:val="007C55F7"/>
    <w:rsid w:val="007D0C68"/>
    <w:rsid w:val="007E3728"/>
    <w:rsid w:val="007E5AC9"/>
    <w:rsid w:val="007F0B2F"/>
    <w:rsid w:val="007F0EB5"/>
    <w:rsid w:val="007F472B"/>
    <w:rsid w:val="00805EEC"/>
    <w:rsid w:val="00813DD0"/>
    <w:rsid w:val="008157F4"/>
    <w:rsid w:val="008165D0"/>
    <w:rsid w:val="008352BB"/>
    <w:rsid w:val="00842595"/>
    <w:rsid w:val="0084773A"/>
    <w:rsid w:val="00850738"/>
    <w:rsid w:val="00853CE4"/>
    <w:rsid w:val="008619C2"/>
    <w:rsid w:val="008708AE"/>
    <w:rsid w:val="00882AAC"/>
    <w:rsid w:val="0088327E"/>
    <w:rsid w:val="00892928"/>
    <w:rsid w:val="008B2148"/>
    <w:rsid w:val="008D4BDC"/>
    <w:rsid w:val="008E3364"/>
    <w:rsid w:val="008E4181"/>
    <w:rsid w:val="008E469D"/>
    <w:rsid w:val="00900263"/>
    <w:rsid w:val="00907854"/>
    <w:rsid w:val="00913CC0"/>
    <w:rsid w:val="009202A7"/>
    <w:rsid w:val="009212EC"/>
    <w:rsid w:val="009366AB"/>
    <w:rsid w:val="0094332C"/>
    <w:rsid w:val="00945666"/>
    <w:rsid w:val="009523E3"/>
    <w:rsid w:val="009538AB"/>
    <w:rsid w:val="0095630A"/>
    <w:rsid w:val="009569F6"/>
    <w:rsid w:val="009605BD"/>
    <w:rsid w:val="00971278"/>
    <w:rsid w:val="00971F11"/>
    <w:rsid w:val="00983E08"/>
    <w:rsid w:val="00987359"/>
    <w:rsid w:val="00993AAA"/>
    <w:rsid w:val="00995F1F"/>
    <w:rsid w:val="00997AE8"/>
    <w:rsid w:val="009A2336"/>
    <w:rsid w:val="009B4886"/>
    <w:rsid w:val="009B51AA"/>
    <w:rsid w:val="009B5CAC"/>
    <w:rsid w:val="009D6AEA"/>
    <w:rsid w:val="009E0CEA"/>
    <w:rsid w:val="009E4E4C"/>
    <w:rsid w:val="009F04D3"/>
    <w:rsid w:val="009F08D7"/>
    <w:rsid w:val="009F1890"/>
    <w:rsid w:val="00A00B22"/>
    <w:rsid w:val="00A12000"/>
    <w:rsid w:val="00A2529F"/>
    <w:rsid w:val="00A265D2"/>
    <w:rsid w:val="00A313D6"/>
    <w:rsid w:val="00A42B95"/>
    <w:rsid w:val="00A45A52"/>
    <w:rsid w:val="00A53A57"/>
    <w:rsid w:val="00A57C53"/>
    <w:rsid w:val="00A72B8B"/>
    <w:rsid w:val="00A81EBD"/>
    <w:rsid w:val="00A85C70"/>
    <w:rsid w:val="00A868A1"/>
    <w:rsid w:val="00A9051A"/>
    <w:rsid w:val="00A96C32"/>
    <w:rsid w:val="00AA28D7"/>
    <w:rsid w:val="00AA7C3C"/>
    <w:rsid w:val="00AB1CE3"/>
    <w:rsid w:val="00AD02F5"/>
    <w:rsid w:val="00AD0E20"/>
    <w:rsid w:val="00AD2F9D"/>
    <w:rsid w:val="00AD6875"/>
    <w:rsid w:val="00AE568C"/>
    <w:rsid w:val="00B00C25"/>
    <w:rsid w:val="00B0682D"/>
    <w:rsid w:val="00B100EC"/>
    <w:rsid w:val="00B222E2"/>
    <w:rsid w:val="00B25A3E"/>
    <w:rsid w:val="00B43DE2"/>
    <w:rsid w:val="00B4468A"/>
    <w:rsid w:val="00B549A3"/>
    <w:rsid w:val="00B60819"/>
    <w:rsid w:val="00B6511E"/>
    <w:rsid w:val="00B80FA6"/>
    <w:rsid w:val="00B82DB4"/>
    <w:rsid w:val="00B8374F"/>
    <w:rsid w:val="00B84F4D"/>
    <w:rsid w:val="00B976F7"/>
    <w:rsid w:val="00BA46A1"/>
    <w:rsid w:val="00BF48EC"/>
    <w:rsid w:val="00BF5D33"/>
    <w:rsid w:val="00C11800"/>
    <w:rsid w:val="00C14765"/>
    <w:rsid w:val="00C34772"/>
    <w:rsid w:val="00C34DD3"/>
    <w:rsid w:val="00C5029A"/>
    <w:rsid w:val="00C6358C"/>
    <w:rsid w:val="00CB1B82"/>
    <w:rsid w:val="00CE2409"/>
    <w:rsid w:val="00CE4967"/>
    <w:rsid w:val="00CF28B9"/>
    <w:rsid w:val="00CF7524"/>
    <w:rsid w:val="00D07028"/>
    <w:rsid w:val="00D07A73"/>
    <w:rsid w:val="00D33614"/>
    <w:rsid w:val="00D338B4"/>
    <w:rsid w:val="00D4306C"/>
    <w:rsid w:val="00D465B1"/>
    <w:rsid w:val="00D54678"/>
    <w:rsid w:val="00D73E9D"/>
    <w:rsid w:val="00D77333"/>
    <w:rsid w:val="00D82BB7"/>
    <w:rsid w:val="00D876EE"/>
    <w:rsid w:val="00D90642"/>
    <w:rsid w:val="00DA52AE"/>
    <w:rsid w:val="00DC03C5"/>
    <w:rsid w:val="00DC3F2B"/>
    <w:rsid w:val="00DC7F49"/>
    <w:rsid w:val="00DE0648"/>
    <w:rsid w:val="00DE2B11"/>
    <w:rsid w:val="00DE3CBA"/>
    <w:rsid w:val="00DE7DA9"/>
    <w:rsid w:val="00DF1817"/>
    <w:rsid w:val="00E03CBA"/>
    <w:rsid w:val="00E05746"/>
    <w:rsid w:val="00E06EB5"/>
    <w:rsid w:val="00E07D74"/>
    <w:rsid w:val="00E122B7"/>
    <w:rsid w:val="00E1521E"/>
    <w:rsid w:val="00E21E9A"/>
    <w:rsid w:val="00E25F37"/>
    <w:rsid w:val="00E34394"/>
    <w:rsid w:val="00E35F7A"/>
    <w:rsid w:val="00E466C7"/>
    <w:rsid w:val="00E46CC3"/>
    <w:rsid w:val="00E50E48"/>
    <w:rsid w:val="00E56F42"/>
    <w:rsid w:val="00E57B63"/>
    <w:rsid w:val="00E626AD"/>
    <w:rsid w:val="00E63134"/>
    <w:rsid w:val="00E7061B"/>
    <w:rsid w:val="00E8255E"/>
    <w:rsid w:val="00E96051"/>
    <w:rsid w:val="00E96BCD"/>
    <w:rsid w:val="00EA27AD"/>
    <w:rsid w:val="00EB01DC"/>
    <w:rsid w:val="00EB5D75"/>
    <w:rsid w:val="00EB620B"/>
    <w:rsid w:val="00EC55BB"/>
    <w:rsid w:val="00ED160D"/>
    <w:rsid w:val="00ED2C94"/>
    <w:rsid w:val="00EE3003"/>
    <w:rsid w:val="00EE6C77"/>
    <w:rsid w:val="00EF7B35"/>
    <w:rsid w:val="00F03C83"/>
    <w:rsid w:val="00F0664A"/>
    <w:rsid w:val="00F0729E"/>
    <w:rsid w:val="00F1195C"/>
    <w:rsid w:val="00F17C7A"/>
    <w:rsid w:val="00F25683"/>
    <w:rsid w:val="00F27E11"/>
    <w:rsid w:val="00F30A30"/>
    <w:rsid w:val="00F3420E"/>
    <w:rsid w:val="00F36086"/>
    <w:rsid w:val="00F421C1"/>
    <w:rsid w:val="00F46045"/>
    <w:rsid w:val="00F46EC3"/>
    <w:rsid w:val="00F51D72"/>
    <w:rsid w:val="00F53D76"/>
    <w:rsid w:val="00F57009"/>
    <w:rsid w:val="00F633E3"/>
    <w:rsid w:val="00F647AA"/>
    <w:rsid w:val="00F64BDF"/>
    <w:rsid w:val="00F65CBC"/>
    <w:rsid w:val="00F7409B"/>
    <w:rsid w:val="00FA3B67"/>
    <w:rsid w:val="00FB1E5F"/>
    <w:rsid w:val="00FB5E89"/>
    <w:rsid w:val="00FB6885"/>
    <w:rsid w:val="00FB6C51"/>
    <w:rsid w:val="00FC075F"/>
    <w:rsid w:val="00FC321D"/>
    <w:rsid w:val="00FD0B93"/>
    <w:rsid w:val="00FD7B4E"/>
    <w:rsid w:val="00FE2718"/>
    <w:rsid w:val="00FE575C"/>
    <w:rsid w:val="00FE5EE8"/>
    <w:rsid w:val="00FF26CE"/>
    <w:rsid w:val="059DE8C3"/>
    <w:rsid w:val="29D5F09D"/>
    <w:rsid w:val="717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40CBCFED"/>
  <w15:chartTrackingRefBased/>
  <w15:docId w15:val="{19142888-BF50-44F6-843F-1F4E06095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E68"/>
    <w:rPr>
      <w:sz w:val="22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121B5"/>
    <w:pPr>
      <w:spacing w:before="240" w:after="240"/>
      <w:contextualSpacing/>
      <w:outlineLvl w:val="0"/>
    </w:pPr>
    <w:rPr>
      <w:color w:val="DD1740"/>
      <w:sz w:val="52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customStyle="1" w:styleId="BobletekstTegn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customStyle="1" w:styleId="Overskrift1Tegn">
    <w:name w:val="Overskrift 1 Tegn"/>
    <w:link w:val="Overskrift1"/>
    <w:uiPriority w:val="9"/>
    <w:rsid w:val="002121B5"/>
    <w:rPr>
      <w:color w:val="DD1740"/>
      <w:sz w:val="52"/>
      <w:szCs w:val="60"/>
      <w:lang w:val="nn-NO" w:eastAsia="nn-NO"/>
    </w:rPr>
  </w:style>
  <w:style w:type="character" w:customStyle="1" w:styleId="Overskrift2Tegn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customStyle="1" w:styleId="Overskrift3Tegn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customStyle="1" w:styleId="Overskrift4Tegn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customStyle="1" w:styleId="Overskrift5Tegn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customStyle="1" w:styleId="TittelTegn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customStyle="1" w:styleId="UndertittelTegn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customStyle="1" w:styleId="BrdtekstTegn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4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sz="8" w:space="0" w:color="B8AFA6"/>
        <w:bottom w:val="single" w:sz="8" w:space="0" w:color="B8AFA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sz="8" w:space="0" w:color="8E837A"/>
        <w:bottom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F1EDE4"/>
        <w:left w:val="single" w:sz="8" w:space="0" w:color="F1EDE4"/>
        <w:bottom w:val="single" w:sz="8" w:space="0" w:color="F1EDE4"/>
        <w:right w:val="single" w:sz="8" w:space="0" w:color="F1EDE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band1Horz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DD1740"/>
        <w:left w:val="single" w:sz="8" w:space="0" w:color="DD1740"/>
        <w:bottom w:val="single" w:sz="8" w:space="0" w:color="DD1740"/>
        <w:right w:val="single" w:sz="8" w:space="0" w:color="DD17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band1Horz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8E837A"/>
        <w:left w:val="single" w:sz="8" w:space="0" w:color="8E837A"/>
        <w:bottom w:val="single" w:sz="8" w:space="0" w:color="8E837A"/>
        <w:right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band1Horz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</w:style>
  <w:style w:type="paragraph" w:customStyle="1" w:styleId="Ingress">
    <w:name w:val="Ingress"/>
    <w:basedOn w:val="Normal"/>
    <w:qFormat/>
    <w:rsid w:val="00EE3003"/>
    <w:rPr>
      <w:i/>
      <w:szCs w:val="21"/>
    </w:rPr>
  </w:style>
  <w:style w:type="paragraph" w:customStyle="1" w:styleId="BasicParagraph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sz="8" w:space="0" w:color="F1EDE4" w:themeColor="accent3"/>
        <w:bottom w:val="single" w:sz="8" w:space="0" w:color="F1EDE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sz="8" w:space="0" w:color="D1CDC9" w:themeColor="accent6"/>
        <w:left w:val="single" w:sz="8" w:space="0" w:color="D1CDC9" w:themeColor="accent6"/>
        <w:bottom w:val="single" w:sz="8" w:space="0" w:color="D1CDC9" w:themeColor="accent6"/>
        <w:right w:val="single" w:sz="8" w:space="0" w:color="D1CDC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band1Horz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</w:style>
  <w:style w:type="paragraph" w:styleId="Listeavsnitt">
    <w:name w:val="List Paragraph"/>
    <w:basedOn w:val="Normal"/>
    <w:uiPriority w:val="34"/>
    <w:unhideWhenUsed/>
    <w:rsid w:val="001C6588"/>
    <w:pPr>
      <w:ind w:left="720"/>
      <w:contextualSpacing/>
    </w:pPr>
  </w:style>
  <w:style w:type="table" w:customStyle="1" w:styleId="hfk-tabell">
    <w:name w:val="hfk-tabell"/>
    <w:basedOn w:val="Vanligtabell"/>
    <w:uiPriority w:val="99"/>
    <w:rsid w:val="007E3728"/>
    <w:tblPr>
      <w:tblStyleRowBandSize w:val="1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customStyle="1" w:styleId="hfk-tabell2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  <w:style w:type="paragraph" w:customStyle="1" w:styleId="Overskrift1Innkjp">
    <w:name w:val="Overskrift 1 Innkjøp"/>
    <w:basedOn w:val="Normal"/>
    <w:link w:val="Overskrift1InnkjpTegn"/>
    <w:autoRedefine/>
    <w:qFormat/>
    <w:rsid w:val="0014251D"/>
    <w:pPr>
      <w:numPr>
        <w:numId w:val="23"/>
      </w:numPr>
      <w:spacing w:before="240" w:after="60"/>
    </w:pPr>
    <w:rPr>
      <w:rFonts w:ascii="Roboto Light" w:hAnsi="Roboto Light"/>
      <w:b/>
      <w:caps/>
      <w:sz w:val="28"/>
      <w:szCs w:val="32"/>
    </w:rPr>
  </w:style>
  <w:style w:type="character" w:customStyle="1" w:styleId="Overskrift1InnkjpTegn">
    <w:name w:val="Overskrift 1 Innkjøp Tegn"/>
    <w:basedOn w:val="Standardskriftforavsnitt"/>
    <w:link w:val="Overskrift1Innkjp"/>
    <w:rsid w:val="0014251D"/>
    <w:rPr>
      <w:rFonts w:ascii="Roboto Light" w:hAnsi="Roboto Light"/>
      <w:b/>
      <w:caps/>
      <w:sz w:val="28"/>
      <w:szCs w:val="32"/>
      <w:lang w:val="nn-NO" w:eastAsia="nn-NO"/>
    </w:rPr>
  </w:style>
  <w:style w:type="paragraph" w:customStyle="1" w:styleId="Overskrift2Innkjp">
    <w:name w:val="Overskrift 2 Innkjøp"/>
    <w:basedOn w:val="Overskrift1Innkjp"/>
    <w:link w:val="Overskrift2InnkjpTegn"/>
    <w:autoRedefine/>
    <w:qFormat/>
    <w:rsid w:val="007679F6"/>
    <w:pPr>
      <w:numPr>
        <w:ilvl w:val="1"/>
      </w:numPr>
      <w:ind w:left="567" w:hanging="567"/>
    </w:pPr>
    <w:rPr>
      <w:caps w:val="0"/>
    </w:rPr>
  </w:style>
  <w:style w:type="character" w:customStyle="1" w:styleId="Overskrift2InnkjpTegn">
    <w:name w:val="Overskrift 2 Innkjøp Tegn"/>
    <w:basedOn w:val="Overskrift1InnkjpTegn"/>
    <w:link w:val="Overskrift2Innkjp"/>
    <w:rsid w:val="007679F6"/>
    <w:rPr>
      <w:rFonts w:ascii="Roboto Light" w:hAnsi="Roboto Light"/>
      <w:b/>
      <w:caps w:val="0"/>
      <w:sz w:val="28"/>
      <w:szCs w:val="28"/>
      <w:lang w:val="nn-NO" w:eastAsia="nn-NO"/>
    </w:rPr>
  </w:style>
  <w:style w:type="paragraph" w:customStyle="1" w:styleId="Overskrift3Innkjp">
    <w:name w:val="Overskrift 3 Innkjøp"/>
    <w:basedOn w:val="Overskrift2Innkjp"/>
    <w:link w:val="Overskrift3InnkjpTegn"/>
    <w:autoRedefine/>
    <w:qFormat/>
    <w:rsid w:val="00686FFC"/>
    <w:pPr>
      <w:numPr>
        <w:ilvl w:val="2"/>
        <w:numId w:val="19"/>
      </w:numPr>
      <w:spacing w:after="0"/>
      <w:ind w:left="737" w:right="-65" w:hanging="737"/>
    </w:pPr>
    <w:rPr>
      <w:sz w:val="22"/>
    </w:rPr>
  </w:style>
  <w:style w:type="character" w:customStyle="1" w:styleId="Overskrift3InnkjpTegn">
    <w:name w:val="Overskrift 3 Innkjøp Tegn"/>
    <w:basedOn w:val="Overskrift2InnkjpTegn"/>
    <w:link w:val="Overskrift3Innkjp"/>
    <w:rsid w:val="00686FFC"/>
    <w:rPr>
      <w:rFonts w:ascii="Roboto Light" w:hAnsi="Roboto Light"/>
      <w:b/>
      <w:caps w:val="0"/>
      <w:sz w:val="22"/>
      <w:szCs w:val="28"/>
      <w:lang w:val="nn-NO" w:eastAsia="nn-NO"/>
    </w:rPr>
  </w:style>
  <w:style w:type="paragraph" w:customStyle="1" w:styleId="Ingenmellomrom1">
    <w:name w:val="Ingen mellomrom1"/>
    <w:rsid w:val="001F2E68"/>
    <w:rPr>
      <w:rFonts w:ascii="Calibri" w:eastAsia="Times New Roman" w:hAnsi="Calibri"/>
      <w:sz w:val="22"/>
      <w:szCs w:val="22"/>
    </w:rPr>
  </w:style>
  <w:style w:type="character" w:styleId="Ulstomtale">
    <w:name w:val="Unresolved Mention"/>
    <w:basedOn w:val="Standardskriftforavsnitt"/>
    <w:uiPriority w:val="99"/>
    <w:semiHidden/>
    <w:unhideWhenUsed/>
    <w:rsid w:val="00255FDD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347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34772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34772"/>
    <w:rPr>
      <w:szCs w:val="20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3477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34772"/>
    <w:rPr>
      <w:b/>
      <w:bCs/>
      <w:szCs w:val="20"/>
      <w:lang w:val="nn-NO" w:eastAsia="nn-NO"/>
    </w:rPr>
  </w:style>
  <w:style w:type="numbering" w:customStyle="1" w:styleId="Stil1">
    <w:name w:val="Stil1"/>
    <w:uiPriority w:val="99"/>
    <w:rsid w:val="0014251D"/>
    <w:pPr>
      <w:numPr>
        <w:numId w:val="22"/>
      </w:numPr>
    </w:pPr>
  </w:style>
  <w:style w:type="character" w:styleId="Omtale">
    <w:name w:val="Mention"/>
    <w:basedOn w:val="Standardskriftforavsnitt"/>
    <w:uiPriority w:val="99"/>
    <w:unhideWhenUsed/>
    <w:rsid w:val="009E4E4C"/>
    <w:rPr>
      <w:color w:val="2B579A"/>
      <w:shd w:val="clear" w:color="auto" w:fill="E1DFDD"/>
    </w:rPr>
  </w:style>
  <w:style w:type="character" w:customStyle="1" w:styleId="cf01">
    <w:name w:val="cf01"/>
    <w:basedOn w:val="Standardskriftforavsnitt"/>
    <w:rsid w:val="00A72B8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wil\Vestland%20fylkeskommune\Teams-ORO-INN%20-%20Malar%20og%20st&#248;ttedokument\Malar%20under%20arbeid\Revidering%20oktober%202024\Vedlegg%20B%20-%20Leverand&#248;r%20si%20skildring%20av%20leveransen.dotx" TargetMode="External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1c8ac246-8745-4c17-b83a-8c4dfb35ef7c">
      <Terms xmlns="http://schemas.microsoft.com/office/infopath/2007/PartnerControls"/>
    </j25543a5815d485da9a5e0773ad762e9>
    <TaxCatchAll xmlns="1c8ac246-8745-4c17-b83a-8c4dfb35ef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ACBECC11D9044CB5D4C3DAA67573AD" ma:contentTypeVersion="6" ma:contentTypeDescription="Opprett et nytt dokument." ma:contentTypeScope="" ma:versionID="85ab6e90358c9448d72f18a94aaf6df2">
  <xsd:schema xmlns:xsd="http://www.w3.org/2001/XMLSchema" xmlns:xs="http://www.w3.org/2001/XMLSchema" xmlns:p="http://schemas.microsoft.com/office/2006/metadata/properties" xmlns:ns2="1c8ac246-8745-4c17-b83a-8c4dfb35ef7c" xmlns:ns3="57d5bd64-662f-4be2-a75f-ac289ba0bb63" targetNamespace="http://schemas.microsoft.com/office/2006/metadata/properties" ma:root="true" ma:fieldsID="51857ba1d6fd2884e099ed173c372320" ns2:_="" ns3:_="">
    <xsd:import namespace="1c8ac246-8745-4c17-b83a-8c4dfb35ef7c"/>
    <xsd:import namespace="57d5bd64-662f-4be2-a75f-ac289ba0bb63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ac246-8745-4c17-b83a-8c4dfb35ef7c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c99f2cee-78fe-4de8-b99e-135fec06ab61}" ma:internalName="TaxCatchAll" ma:showField="CatchAllData" ma:web="1c8ac246-8745-4c17-b83a-8c4dfb35ef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d5bd64-662f-4be2-a75f-ac289ba0b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C02528-7F80-4246-85DB-CA1ADB022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89A51E-C27A-4300-B53F-D0B8053CADBB}">
  <ds:schemaRefs>
    <ds:schemaRef ds:uri="http://schemas.microsoft.com/office/2006/metadata/properties"/>
    <ds:schemaRef ds:uri="http://schemas.microsoft.com/office/infopath/2007/PartnerControls"/>
    <ds:schemaRef ds:uri="1c8ac246-8745-4c17-b83a-8c4dfb35ef7c"/>
  </ds:schemaRefs>
</ds:datastoreItem>
</file>

<file path=customXml/itemProps3.xml><?xml version="1.0" encoding="utf-8"?>
<ds:datastoreItem xmlns:ds="http://schemas.openxmlformats.org/officeDocument/2006/customXml" ds:itemID="{44B58B12-26E5-4427-852F-F9AAB35E9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8ac246-8745-4c17-b83a-8c4dfb35ef7c"/>
    <ds:schemaRef ds:uri="57d5bd64-662f-4be2-a75f-ac289ba0bb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7D08A6-4799-46D7-B9D1-C1C84F3F4B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Vedlegg B - Leverandør si skildring av leveransen.dotx</Template>
  <TotalTime>115</TotalTime>
  <Pages>3</Pages>
  <Words>616</Words>
  <Characters>3271</Characters>
  <Application>Microsoft Office Word</Application>
  <DocSecurity>0</DocSecurity>
  <Lines>27</Lines>
  <Paragraphs>7</Paragraphs>
  <ScaleCrop>false</ScaleCrop>
  <Company>Hordaland Fylkeskommune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Konrad Mikael Kokot</cp:lastModifiedBy>
  <cp:revision>143</cp:revision>
  <cp:lastPrinted>2012-09-03T20:39:00Z</cp:lastPrinted>
  <dcterms:created xsi:type="dcterms:W3CDTF">2024-12-04T18:18:00Z</dcterms:created>
  <dcterms:modified xsi:type="dcterms:W3CDTF">2026-05-20T10:37:00Z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0x010100C7ACBECC11D9044CB5D4C3DAA67573AD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